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44C37397" w:rsidR="004D2D22" w:rsidRPr="00E16BE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B17DAF" w:rsidRPr="006457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06157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188</w:t>
            </w:r>
            <w:r w:rsidR="00B9231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 w:rsidR="0006732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E64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722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5045D0A3" w:rsidR="004D2D22" w:rsidRPr="00E16BE2" w:rsidRDefault="00A042E7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 w:rsidRPr="00A042E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IM674618</w:t>
            </w:r>
          </w:p>
        </w:tc>
      </w:tr>
      <w:tr w:rsidR="004D2D22" w:rsidRPr="00F06698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78AD64DD" w:rsidR="004D2D22" w:rsidRPr="00E16BE2" w:rsidRDefault="00A042E7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en-GB"/>
              </w:rPr>
              <w:t>NA-SE</w:t>
            </w:r>
          </w:p>
        </w:tc>
      </w:tr>
      <w:tr w:rsidR="004D2D22" w:rsidRPr="00F948D2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04E073A3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(DDNXA-5.15.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-</w:t>
            </w:r>
            <w:r w:rsidR="000B113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v2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.00 - CSE-v51.8.</w:t>
            </w:r>
            <w:r w:rsidR="000B113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D76FAE">
        <w:trPr>
          <w:trHeight w:val="160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3F8CE73D" w14:textId="792E0C6A" w:rsidR="00EC0EC7" w:rsidRPr="004D2D22" w:rsidRDefault="00E2706F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EC0EC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 xml:space="preserve">  </w:t>
            </w:r>
            <w:r w:rsidR="00EC0EC7">
              <w:rPr>
                <w:noProof/>
              </w:rPr>
              <w:t xml:space="preserve">  </w:t>
            </w:r>
            <w:r w:rsidR="00A042E7">
              <w:rPr>
                <w:rFonts w:asciiTheme="minorHAnsi" w:hAnsiTheme="minorHAnsi" w:cstheme="minorHAnsi"/>
                <w:noProof/>
                <w:sz w:val="20"/>
                <w:szCs w:val="20"/>
              </w:rPr>
              <w:drawing>
                <wp:inline distT="0" distB="0" distL="0" distR="0" wp14:anchorId="27BD66C8" wp14:editId="281CD196">
                  <wp:extent cx="841375" cy="316865"/>
                  <wp:effectExtent l="0" t="0" r="0" b="6985"/>
                  <wp:docPr id="9414135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042E7">
              <w:rPr>
                <w:noProof/>
              </w:rPr>
              <w:drawing>
                <wp:inline distT="0" distB="0" distL="0" distR="0" wp14:anchorId="53F9763E" wp14:editId="1504EE13">
                  <wp:extent cx="1688465" cy="316865"/>
                  <wp:effectExtent l="0" t="0" r="6985" b="6985"/>
                  <wp:docPr id="13218774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6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52F8CC04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D76FAE">
              <w:trPr>
                <w:trHeight w:val="387"/>
              </w:trPr>
              <w:tc>
                <w:tcPr>
                  <w:tcW w:w="6573" w:type="dxa"/>
                </w:tcPr>
                <w:p w14:paraId="19507E01" w14:textId="77777777" w:rsidR="004D2D22" w:rsidRPr="004D2D22" w:rsidRDefault="004D2D22" w:rsidP="009B253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4FD75ACC" w:rsidR="005B5FCE" w:rsidRPr="00371729" w:rsidRDefault="00FE6040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(DDNXA-5.15.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-</w:t>
            </w:r>
            <w:r w:rsidR="000B1135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v2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.00 - CSE-v51.8.</w:t>
            </w:r>
            <w:r w:rsidR="000B1135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6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)</w:t>
            </w:r>
            <w:r w:rsidR="00EC6B3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: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F06698" w:rsidRPr="00F06698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Update </w:t>
            </w:r>
            <w:r w:rsidR="0006732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the wording</w:t>
            </w:r>
            <w:r w:rsidR="00F06698" w:rsidRPr="00F06698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of </w:t>
            </w:r>
            <w:r w:rsidR="00A042E7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rules R0676 and R0677</w:t>
            </w:r>
            <w:r w:rsidR="00B777B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2412004C" w:rsidR="00694FB9" w:rsidRPr="0058070C" w:rsidRDefault="007A7DC5" w:rsidP="0058070C">
            <w:pP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 w:rsidRPr="007A7DC5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The syntax of rules R0676 and R0677 s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hall be updated</w:t>
            </w:r>
            <w:r w:rsidR="00D66027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in order to provide a </w:t>
            </w:r>
            <w:r w:rsidR="00542FF7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clearer</w:t>
            </w:r>
            <w:r w:rsidR="00F16F1E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understanding that</w:t>
            </w:r>
            <w:r w:rsidRPr="007A7DC5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 at least one occurrence of the data element </w:t>
            </w:r>
            <w:r w:rsidR="001F70BE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&lt;</w:t>
            </w:r>
            <w:r w:rsidRPr="007A7DC5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Type</w:t>
            </w:r>
            <w:r w:rsidR="001F70BE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&gt;</w:t>
            </w:r>
            <w:r w:rsidRPr="007A7DC5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</w:t>
            </w:r>
            <w:r w:rsidR="005530FA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under the Authorisation </w:t>
            </w:r>
            <w:r w:rsidRPr="007A7DC5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should be equal to "C512" (for R0677) or “C513” (for R0676).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846"/>
      </w:tblGrid>
      <w:tr w:rsidR="009964A4" w:rsidRPr="004D2D22" w14:paraId="0B0B01A4" w14:textId="77777777" w:rsidTr="006A336E">
        <w:tc>
          <w:tcPr>
            <w:tcW w:w="9634" w:type="dxa"/>
          </w:tcPr>
          <w:p w14:paraId="0228E7D4" w14:textId="3E9D9A9E" w:rsidR="006E73F1" w:rsidRDefault="008E1286" w:rsidP="008E1286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 the current AES Technical Specifications</w:t>
            </w:r>
            <w:r w:rsidR="00B777B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CF396F">
              <w:rPr>
                <w:rFonts w:asciiTheme="minorHAnsi" w:hAnsiTheme="minorHAnsi" w:cstheme="minorHAnsi"/>
                <w:sz w:val="22"/>
                <w:szCs w:val="22"/>
              </w:rPr>
              <w:t>the rules R0676 and R0677 is attached on Data Item ‘Authorisation/type’ on messages CC513C, CC515C, CC529C and CC599C</w:t>
            </w:r>
            <w:r w:rsidR="00B777B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Both rules specify the value of the type of the Authorisation as follows</w:t>
            </w:r>
            <w:r w:rsidR="00B777B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AF3FF5F" w14:textId="20285358" w:rsidR="008E1286" w:rsidRDefault="005233CD" w:rsidP="009964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2DC052EA" wp14:editId="3F6F0ED5">
                  <wp:extent cx="4844415" cy="1020445"/>
                  <wp:effectExtent l="57150" t="19050" r="51435" b="103505"/>
                  <wp:docPr id="200765386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4415" cy="1020445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5B863CA" w14:textId="5EBB6E73" w:rsidR="008E1286" w:rsidRDefault="008E1286" w:rsidP="009964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1286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5789192E" wp14:editId="2B8D96D2">
                  <wp:extent cx="5594917" cy="1105639"/>
                  <wp:effectExtent l="57150" t="19050" r="63500" b="94615"/>
                  <wp:docPr id="4876815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68159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917" cy="1105639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F602B2B" w14:textId="77777777" w:rsidR="00C7695C" w:rsidRDefault="00B777B0" w:rsidP="00C7695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Meaning that </w:t>
            </w:r>
            <w:r w:rsidR="005233CD">
              <w:rPr>
                <w:rFonts w:asciiTheme="minorHAnsi" w:hAnsiTheme="minorHAnsi" w:cstheme="minorHAnsi"/>
                <w:sz w:val="22"/>
                <w:szCs w:val="22"/>
              </w:rPr>
              <w:t>the Authorisation type shall be equal to ‘</w:t>
            </w:r>
            <w:r w:rsidR="00904F52">
              <w:rPr>
                <w:rFonts w:asciiTheme="minorHAnsi" w:hAnsiTheme="minorHAnsi" w:cstheme="minorHAnsi"/>
                <w:sz w:val="22"/>
                <w:szCs w:val="22"/>
              </w:rPr>
              <w:t xml:space="preserve">CCL - </w:t>
            </w:r>
            <w:r w:rsidR="005233CD">
              <w:rPr>
                <w:rFonts w:asciiTheme="minorHAnsi" w:hAnsiTheme="minorHAnsi" w:cstheme="minorHAnsi"/>
                <w:sz w:val="22"/>
                <w:szCs w:val="22"/>
              </w:rPr>
              <w:t>Authorisation for Centralised Clearance’ value</w:t>
            </w:r>
            <w:r w:rsidR="00904F52">
              <w:rPr>
                <w:rFonts w:asciiTheme="minorHAnsi" w:hAnsiTheme="minorHAnsi" w:cstheme="minorHAnsi"/>
                <w:sz w:val="22"/>
                <w:szCs w:val="22"/>
              </w:rPr>
              <w:t>, if the Presentation Customs Office is present</w:t>
            </w:r>
            <w:r w:rsidR="00C7695C">
              <w:rPr>
                <w:rFonts w:asciiTheme="minorHAnsi" w:hAnsiTheme="minorHAnsi" w:cstheme="minorHAnsi"/>
                <w:sz w:val="22"/>
                <w:szCs w:val="22"/>
              </w:rPr>
              <w:t xml:space="preserve">. The Authorisation type </w:t>
            </w:r>
            <w:r w:rsidR="00904F52">
              <w:rPr>
                <w:rFonts w:asciiTheme="minorHAnsi" w:hAnsiTheme="minorHAnsi" w:cstheme="minorHAnsi"/>
                <w:sz w:val="22"/>
                <w:szCs w:val="22"/>
              </w:rPr>
              <w:t xml:space="preserve">‘SDE – Authorisation to use simplified </w:t>
            </w:r>
            <w:r w:rsidR="00904F5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declaration’ </w:t>
            </w:r>
            <w:r w:rsidR="00C7695C">
              <w:rPr>
                <w:rFonts w:asciiTheme="minorHAnsi" w:hAnsiTheme="minorHAnsi" w:cstheme="minorHAnsi"/>
                <w:sz w:val="22"/>
                <w:szCs w:val="22"/>
              </w:rPr>
              <w:t xml:space="preserve">shall be used </w:t>
            </w:r>
            <w:r w:rsidR="00904F52">
              <w:rPr>
                <w:rFonts w:asciiTheme="minorHAnsi" w:hAnsiTheme="minorHAnsi" w:cstheme="minorHAnsi"/>
                <w:sz w:val="22"/>
                <w:szCs w:val="22"/>
              </w:rPr>
              <w:t>in case of simplified declaration</w:t>
            </w:r>
            <w:r w:rsidR="00C7695C">
              <w:rPr>
                <w:rFonts w:asciiTheme="minorHAnsi" w:hAnsiTheme="minorHAnsi" w:cstheme="minorHAnsi"/>
                <w:sz w:val="22"/>
                <w:szCs w:val="22"/>
              </w:rPr>
              <w:t xml:space="preserve"> on occasional basis (Additional declaration type ‘B’) or in case of a pre-lodged Simplified declaration (Additional declaration type ‘E’)</w:t>
            </w:r>
            <w:r w:rsidR="005233CD">
              <w:rPr>
                <w:rFonts w:asciiTheme="minorHAnsi" w:hAnsiTheme="minorHAnsi" w:cstheme="minorHAnsi"/>
                <w:sz w:val="22"/>
                <w:szCs w:val="22"/>
              </w:rPr>
              <w:t xml:space="preserve">.   </w:t>
            </w:r>
          </w:p>
          <w:p w14:paraId="35BA2015" w14:textId="77777777" w:rsidR="00C7695C" w:rsidRDefault="00C7695C" w:rsidP="00C769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A80DA" w14:textId="77777777" w:rsidR="00FD319B" w:rsidRDefault="00FD319B" w:rsidP="00C7695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Additionally, the sequencing rule S0017 states:</w:t>
            </w:r>
          </w:p>
          <w:p w14:paraId="0C77CAAB" w14:textId="18DBF2D6" w:rsidR="00FD319B" w:rsidRDefault="00FD319B" w:rsidP="00C7695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7943CF02" wp14:editId="503169CE">
                  <wp:extent cx="6012815" cy="683786"/>
                  <wp:effectExtent l="57150" t="19050" r="45085" b="97790"/>
                  <wp:docPr id="60986316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8576" cy="692402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75158A28" w14:textId="77777777" w:rsidR="00FD319B" w:rsidRDefault="00FD319B" w:rsidP="00C769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711563" w14:textId="0A223F20" w:rsidR="009964A4" w:rsidRDefault="00C7695C" w:rsidP="00C7695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However, </w:t>
            </w:r>
            <w:r w:rsidR="00B33E88">
              <w:rPr>
                <w:rFonts w:asciiTheme="minorHAnsi" w:hAnsiTheme="minorHAnsi" w:cstheme="minorHAnsi"/>
                <w:sz w:val="22"/>
                <w:szCs w:val="22"/>
              </w:rPr>
              <w:t xml:space="preserve">the wording of rules R0676 and R0677 seems to be ambiguous </w:t>
            </w:r>
            <w:r w:rsidR="004E48F1">
              <w:rPr>
                <w:rFonts w:asciiTheme="minorHAnsi" w:hAnsiTheme="minorHAnsi" w:cstheme="minorHAnsi"/>
                <w:sz w:val="22"/>
                <w:szCs w:val="22"/>
              </w:rPr>
              <w:t>regarding</w:t>
            </w:r>
            <w:r w:rsidR="007238ED">
              <w:rPr>
                <w:rFonts w:asciiTheme="minorHAnsi" w:hAnsiTheme="minorHAnsi" w:cstheme="minorHAnsi"/>
                <w:sz w:val="22"/>
                <w:szCs w:val="22"/>
              </w:rPr>
              <w:t xml:space="preserve"> the combination of Simplified declaration with Centralised Clearance. </w:t>
            </w:r>
          </w:p>
          <w:p w14:paraId="1EAF99B0" w14:textId="66E36B75" w:rsidR="00D70D15" w:rsidRPr="007660A5" w:rsidRDefault="00D70D15" w:rsidP="00E9430D">
            <w:pP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Therefore, </w:t>
            </w:r>
            <w:r w:rsidR="00E9430D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233584">
              <w:rPr>
                <w:rFonts w:asciiTheme="minorHAnsi" w:hAnsiTheme="minorHAnsi" w:cstheme="minorHAnsi"/>
                <w:sz w:val="22"/>
                <w:szCs w:val="22"/>
              </w:rPr>
              <w:t xml:space="preserve">wording of </w:t>
            </w:r>
            <w:r w:rsidR="007238ED">
              <w:rPr>
                <w:rFonts w:asciiTheme="minorHAnsi" w:hAnsiTheme="minorHAnsi" w:cstheme="minorHAnsi"/>
                <w:sz w:val="22"/>
                <w:szCs w:val="22"/>
              </w:rPr>
              <w:t xml:space="preserve">rules R0676 and R0677 should be updated to make clear that </w:t>
            </w:r>
            <w:r w:rsidR="001F6897">
              <w:rPr>
                <w:rFonts w:asciiTheme="minorHAnsi" w:hAnsiTheme="minorHAnsi" w:cstheme="minorHAnsi"/>
                <w:sz w:val="22"/>
                <w:szCs w:val="22"/>
              </w:rPr>
              <w:t xml:space="preserve">at least </w:t>
            </w:r>
            <w:r w:rsidR="007238ED">
              <w:rPr>
                <w:rFonts w:asciiTheme="minorHAnsi" w:hAnsiTheme="minorHAnsi" w:cstheme="minorHAnsi"/>
                <w:sz w:val="22"/>
                <w:szCs w:val="22"/>
              </w:rPr>
              <w:t xml:space="preserve">one occurrence of the Data Item ‘Authorisation/type’ should be equal to ‘C513’ (for R0676) </w:t>
            </w:r>
            <w:r w:rsidR="000C3BC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="002742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238ED">
              <w:rPr>
                <w:rFonts w:asciiTheme="minorHAnsi" w:hAnsiTheme="minorHAnsi" w:cstheme="minorHAnsi"/>
                <w:sz w:val="22"/>
                <w:szCs w:val="22"/>
              </w:rPr>
              <w:t>‘C512’ (for R0677)</w:t>
            </w:r>
            <w:r w:rsidR="00E943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9D43B13" w14:textId="2275E54F" w:rsidR="004D2D22" w:rsidRPr="004D2D22" w:rsidRDefault="004D2D22" w:rsidP="004D2D22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B3958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4FA01" w14:textId="4CE88B25" w:rsidR="00066ED7" w:rsidRPr="00F53CA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F53CA2">
              <w:rPr>
                <w:rFonts w:asciiTheme="minorHAnsi" w:hAnsiTheme="minorHAnsi" w:cstheme="minorHAnsi"/>
                <w:sz w:val="22"/>
                <w:szCs w:val="22"/>
              </w:rPr>
              <w:t>CC513C, CC515C, CC529C, CC599C</w:t>
            </w:r>
          </w:p>
          <w:p w14:paraId="18C16F0C" w14:textId="4FCDE5B7" w:rsidR="007238ED" w:rsidRPr="007238ED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7238ED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R0676, R0677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6874E0C" w14:textId="3F4E15D4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CSE-v51.8.</w:t>
            </w:r>
            <w:r w:rsidR="000B11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Yes</w:t>
            </w:r>
          </w:p>
          <w:p w14:paraId="1FCA0D6F" w14:textId="192B487D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DDNΧA-5.15.</w:t>
            </w:r>
            <w:r w:rsidR="00F15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0B11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.00 (</w:t>
            </w:r>
            <w:r w:rsidR="00664B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Appendices):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Yes</w:t>
            </w:r>
          </w:p>
          <w:p w14:paraId="652E84D8" w14:textId="7FF9BD0A" w:rsidR="00AB64A5" w:rsidRDefault="00AB64A5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TRP-5.1</w:t>
            </w:r>
            <w:r w:rsidR="00BE67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3713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v1.0</w:t>
            </w:r>
            <w:r w:rsidR="00155C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7D9DF8A8" w14:textId="107DB0F0" w:rsidR="0043400F" w:rsidRPr="0043400F" w:rsidRDefault="0043400F" w:rsidP="0043400F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43400F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DMP Package-5.8.1-v2.00: No</w:t>
            </w:r>
          </w:p>
          <w:p w14:paraId="25FAAB6A" w14:textId="0F92AE52" w:rsidR="006D1772" w:rsidRPr="006D1772" w:rsidRDefault="006D177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DDNXA-5.15.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</w:t>
            </w:r>
            <w:r w:rsidR="000B113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v2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.00 (Main Document): No</w:t>
            </w:r>
          </w:p>
          <w:p w14:paraId="14A0E604" w14:textId="4F452B1A" w:rsidR="00502110" w:rsidRPr="00D45336" w:rsidRDefault="00502110" w:rsidP="0050211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CTP-5.1</w:t>
            </w:r>
            <w:r w:rsidR="00244D84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4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371358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64FD323C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36319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</w:t>
            </w:r>
            <w:r w:rsidR="00371358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39E2174A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5719D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</w:t>
            </w:r>
            <w:r w:rsidR="00371358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UCC IA/DA Annex B: No</w:t>
            </w:r>
          </w:p>
          <w:p w14:paraId="229C9CA0" w14:textId="33B2C9EB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C82CB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="002C6577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4F6C5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="002C6577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37084E71" w14:textId="03A87564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 1.0.</w:t>
            </w:r>
            <w:r w:rsidR="00DD2F2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5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0A0B316C" w14:textId="77777777" w:rsidR="00DB538E" w:rsidRDefault="00DB538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751FB427" w14:textId="79D026E2" w:rsidR="00DB538E" w:rsidRDefault="00DB538E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55109FD2" w14:textId="77777777" w:rsidR="00802740" w:rsidRDefault="00802740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30D0CB36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661ABA">
        <w:trPr>
          <w:trHeight w:val="1947"/>
        </w:trPr>
        <w:tc>
          <w:tcPr>
            <w:tcW w:w="9630" w:type="dxa"/>
          </w:tcPr>
          <w:p w14:paraId="215ECCD3" w14:textId="5C020C0D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.00 (incl. Appendix Q2) and the CSE-v51.8.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4CE46C8E" w14:textId="77777777" w:rsidR="004D2D22" w:rsidRPr="004D2D22" w:rsidRDefault="004D2D22" w:rsidP="004D2D22">
            <w:pPr>
              <w:rPr>
                <w:rFonts w:ascii="Calibri" w:hAnsi="Calibri" w:cs="Arial"/>
                <w:lang w:val="en-IE"/>
              </w:rPr>
            </w:pPr>
          </w:p>
          <w:p w14:paraId="4D520D95" w14:textId="5767878E" w:rsidR="004D2D22" w:rsidRPr="00B3382B" w:rsidRDefault="00C604E8" w:rsidP="00B3382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 wording of </w:t>
            </w:r>
            <w:r w:rsidR="00B3382B" w:rsidRPr="00B3382B">
              <w:rPr>
                <w:rFonts w:ascii="Calibri" w:hAnsi="Calibri" w:cs="Calibri"/>
                <w:sz w:val="22"/>
                <w:szCs w:val="22"/>
                <w:lang w:val="en-IE"/>
              </w:rPr>
              <w:t>rule</w:t>
            </w: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="00B3382B" w:rsidRPr="00B3382B">
              <w:rPr>
                <w:rFonts w:ascii="Calibri" w:hAnsi="Calibri" w:cs="Calibri"/>
                <w:sz w:val="22"/>
                <w:szCs w:val="22"/>
                <w:lang w:val="en-IE"/>
              </w:rPr>
              <w:t>R0676</w:t>
            </w: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shall be updated as follows:</w:t>
            </w:r>
          </w:p>
          <w:p w14:paraId="6CE86AD5" w14:textId="4F772FD2" w:rsidR="002E2D3B" w:rsidRDefault="008310EE" w:rsidP="00C604E8">
            <w:pPr>
              <w:spacing w:after="100"/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FROM</w:t>
            </w:r>
          </w:p>
          <w:p w14:paraId="3CE65979" w14:textId="77777777" w:rsidR="00B3382B" w:rsidRPr="00B3382B" w:rsidRDefault="00B3382B" w:rsidP="00B3382B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Technical Description:</w:t>
            </w:r>
          </w:p>
          <w:p w14:paraId="6C034E05" w14:textId="77777777" w:rsidR="00B3382B" w:rsidRPr="00B3382B" w:rsidRDefault="00B3382B" w:rsidP="00B3382B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IF /*/</w:t>
            </w:r>
            <w:proofErr w:type="spellStart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CustomsOfficeOfPresentation</w:t>
            </w:r>
            <w:proofErr w:type="spellEnd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PRESENT</w:t>
            </w:r>
          </w:p>
          <w:p w14:paraId="4BFBE536" w14:textId="77777777" w:rsidR="00B3382B" w:rsidRDefault="00B3382B" w:rsidP="00B3382B">
            <w:pPr>
              <w:spacing w:after="100"/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THEN /*/Authorisation/type is EQUAL to ’C513’</w:t>
            </w:r>
          </w:p>
          <w:p w14:paraId="3FBA070F" w14:textId="77777777" w:rsidR="00B3382B" w:rsidRPr="00B3382B" w:rsidRDefault="00B3382B" w:rsidP="00B3382B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Functional Description:</w:t>
            </w:r>
          </w:p>
          <w:p w14:paraId="5EAD9E38" w14:textId="77777777" w:rsidR="00B3382B" w:rsidRPr="00B3382B" w:rsidRDefault="00B3382B" w:rsidP="00B3382B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IF &lt;CUSTOMS OFFICE OF PRESENTATION&gt; is PRESENT</w:t>
            </w:r>
          </w:p>
          <w:p w14:paraId="2DC3E09F" w14:textId="49141172" w:rsidR="00B3382B" w:rsidRPr="0038686C" w:rsidRDefault="00B3382B" w:rsidP="0038686C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THEN &lt;</w:t>
            </w:r>
            <w:proofErr w:type="spellStart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AUTHORISATION.Type</w:t>
            </w:r>
            <w:proofErr w:type="spellEnd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&gt; is EQUAL to ’C513’</w:t>
            </w:r>
          </w:p>
          <w:p w14:paraId="466AD014" w14:textId="7F63ABD4" w:rsidR="008310EE" w:rsidRDefault="008310EE" w:rsidP="0038686C">
            <w:pPr>
              <w:spacing w:before="240" w:after="100"/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TO</w:t>
            </w:r>
          </w:p>
          <w:p w14:paraId="49B5793D" w14:textId="77777777" w:rsidR="00B3382B" w:rsidRPr="00B3382B" w:rsidRDefault="00B3382B" w:rsidP="00B3382B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Technical Description:</w:t>
            </w:r>
          </w:p>
          <w:p w14:paraId="51F90581" w14:textId="77777777" w:rsidR="00B3382B" w:rsidRPr="00B3382B" w:rsidRDefault="00B3382B" w:rsidP="00B3382B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IF /*/</w:t>
            </w:r>
            <w:proofErr w:type="spellStart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CustomsOfficeOfPresentation</w:t>
            </w:r>
            <w:proofErr w:type="spellEnd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PRESENT</w:t>
            </w:r>
          </w:p>
          <w:p w14:paraId="595518BA" w14:textId="3213F069" w:rsidR="00B3382B" w:rsidRPr="00B3382B" w:rsidRDefault="00B3382B" w:rsidP="00B3382B">
            <w:pPr>
              <w:spacing w:after="100"/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THEN </w:t>
            </w:r>
            <w:r w:rsidRPr="00B3382B">
              <w:rPr>
                <w:rFonts w:ascii="Calibri" w:hAnsi="Calibri" w:cs="Calibri"/>
                <w:sz w:val="22"/>
                <w:szCs w:val="22"/>
                <w:highlight w:val="yellow"/>
              </w:rPr>
              <w:t>at least one iteration of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/*/Authorisation/type is EQUAL to ’C513’</w:t>
            </w:r>
          </w:p>
          <w:p w14:paraId="30A282DE" w14:textId="77777777" w:rsidR="00B3382B" w:rsidRPr="00B3382B" w:rsidRDefault="00B3382B" w:rsidP="00B3382B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Functional Description:</w:t>
            </w:r>
          </w:p>
          <w:p w14:paraId="65835CAE" w14:textId="77777777" w:rsidR="00B3382B" w:rsidRPr="00B3382B" w:rsidRDefault="00B3382B" w:rsidP="00B3382B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IF &lt;CUSTOMS OFFICE OF PRESENTATION&gt; is PRESENT</w:t>
            </w:r>
          </w:p>
          <w:p w14:paraId="7B877DD6" w14:textId="07C85218" w:rsidR="00B3382B" w:rsidRDefault="00B3382B" w:rsidP="00B3382B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THEN </w:t>
            </w:r>
            <w:r w:rsidRPr="00B3382B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at</w:t>
            </w:r>
            <w:r w:rsidRPr="00B3382B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least one iteration of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&lt;</w:t>
            </w:r>
            <w:proofErr w:type="spellStart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AUTHORISATION.Type</w:t>
            </w:r>
            <w:proofErr w:type="spellEnd"/>
            <w:r w:rsidRPr="00B3382B">
              <w:rPr>
                <w:rFonts w:ascii="Calibri" w:hAnsi="Calibri" w:cs="Calibri"/>
                <w:sz w:val="22"/>
                <w:szCs w:val="22"/>
                <w:lang w:val="en-IE"/>
              </w:rPr>
              <w:t>&gt; is EQUAL to ’C513’</w:t>
            </w:r>
          </w:p>
          <w:p w14:paraId="5EE81BC4" w14:textId="77777777" w:rsidR="0038686C" w:rsidRDefault="0038686C" w:rsidP="00B3382B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45BC2080" w14:textId="177DF29D" w:rsidR="0038686C" w:rsidRDefault="0038686C" w:rsidP="0038686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The wording of rule R0677 shall be updated as follows:</w:t>
            </w:r>
          </w:p>
          <w:p w14:paraId="10710DEF" w14:textId="77777777" w:rsidR="0038686C" w:rsidRDefault="0038686C" w:rsidP="0038686C">
            <w:pPr>
              <w:spacing w:after="100"/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FROM</w:t>
            </w:r>
          </w:p>
          <w:p w14:paraId="14CEBB84" w14:textId="77777777" w:rsidR="0038686C" w:rsidRPr="0038686C" w:rsidRDefault="0038686C" w:rsidP="0038686C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Technical Description:</w:t>
            </w:r>
          </w:p>
          <w:p w14:paraId="59FC6B8D" w14:textId="77777777" w:rsidR="0038686C" w:rsidRPr="0038686C" w:rsidRDefault="0038686C" w:rsidP="0038686C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IF /*/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ExportOperation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/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additionalDeclarationType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&gt; is in SET {C, F}</w:t>
            </w:r>
          </w:p>
          <w:p w14:paraId="43B6EDB1" w14:textId="77777777" w:rsidR="0038686C" w:rsidRPr="0038686C" w:rsidRDefault="0038686C" w:rsidP="0038686C">
            <w:pPr>
              <w:spacing w:after="100"/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THEN /*/Authorisation/type is EQUAL to ’C512’</w:t>
            </w:r>
          </w:p>
          <w:p w14:paraId="5BC98799" w14:textId="77777777" w:rsidR="0038686C" w:rsidRPr="0038686C" w:rsidRDefault="0038686C" w:rsidP="0038686C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Functional Description:</w:t>
            </w:r>
          </w:p>
          <w:p w14:paraId="5D63F2CA" w14:textId="77777777" w:rsidR="0038686C" w:rsidRPr="0038686C" w:rsidRDefault="0038686C" w:rsidP="0038686C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IF &lt;EXPORT 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OPERATION.Additional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declaration type&gt; is in SET {C, F}</w:t>
            </w:r>
          </w:p>
          <w:p w14:paraId="56A2FBD9" w14:textId="77777777" w:rsidR="0038686C" w:rsidRDefault="0038686C" w:rsidP="0038686C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THEN &lt;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AUTHORISATION.Type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&gt; is EQUAL to ’C512’</w:t>
            </w:r>
          </w:p>
          <w:p w14:paraId="0E88D8F0" w14:textId="75EB1574" w:rsidR="0038686C" w:rsidRPr="0038686C" w:rsidRDefault="0038686C" w:rsidP="0038686C">
            <w:pPr>
              <w:spacing w:before="240" w:after="100"/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TO</w:t>
            </w:r>
          </w:p>
          <w:p w14:paraId="473FD0AF" w14:textId="77777777" w:rsidR="0038686C" w:rsidRPr="0038686C" w:rsidRDefault="0038686C" w:rsidP="0038686C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Technical Description:</w:t>
            </w:r>
          </w:p>
          <w:p w14:paraId="7635A728" w14:textId="77777777" w:rsidR="0038686C" w:rsidRPr="0038686C" w:rsidRDefault="0038686C" w:rsidP="0038686C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IF /*/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ExportOperation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/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additionalDeclarationType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&gt; is in SET {C, F}</w:t>
            </w:r>
          </w:p>
          <w:p w14:paraId="035AA4B8" w14:textId="236DF853" w:rsidR="0038686C" w:rsidRPr="0038686C" w:rsidRDefault="0038686C" w:rsidP="0038686C">
            <w:pPr>
              <w:spacing w:after="100"/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THEN </w:t>
            </w:r>
            <w:r w:rsidRPr="00B3382B">
              <w:rPr>
                <w:rFonts w:ascii="Calibri" w:hAnsi="Calibri" w:cs="Calibri"/>
                <w:sz w:val="22"/>
                <w:szCs w:val="22"/>
                <w:highlight w:val="yellow"/>
              </w:rPr>
              <w:t>at least one iteration of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/*/Authorisation/type is EQUAL to ’C512’</w:t>
            </w:r>
          </w:p>
          <w:p w14:paraId="476DCBA2" w14:textId="77777777" w:rsidR="0038686C" w:rsidRPr="0038686C" w:rsidRDefault="0038686C" w:rsidP="0038686C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Functional Description:</w:t>
            </w:r>
          </w:p>
          <w:p w14:paraId="5A29E6CF" w14:textId="77777777" w:rsidR="0038686C" w:rsidRPr="0038686C" w:rsidRDefault="0038686C" w:rsidP="0038686C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IF &lt;EXPORT 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OPERATION.Additional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declaration type&gt; is in SET {C, F}</w:t>
            </w:r>
          </w:p>
          <w:p w14:paraId="43949604" w14:textId="4CDC54E1" w:rsidR="0038686C" w:rsidRPr="0038686C" w:rsidRDefault="0038686C" w:rsidP="0038686C">
            <w:pPr>
              <w:pStyle w:val="ListParagrap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THEN </w:t>
            </w:r>
            <w:r w:rsidRPr="00B3382B">
              <w:rPr>
                <w:rFonts w:ascii="Calibri" w:hAnsi="Calibri" w:cs="Calibri"/>
                <w:sz w:val="22"/>
                <w:szCs w:val="22"/>
                <w:highlight w:val="yellow"/>
              </w:rPr>
              <w:t>at least one iteration of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&lt;</w:t>
            </w:r>
            <w:proofErr w:type="spellStart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AUTHORISATION.Type</w:t>
            </w:r>
            <w:proofErr w:type="spellEnd"/>
            <w:r w:rsidRPr="0038686C">
              <w:rPr>
                <w:rFonts w:ascii="Calibri" w:hAnsi="Calibri" w:cs="Calibri"/>
                <w:sz w:val="22"/>
                <w:szCs w:val="22"/>
                <w:lang w:val="en-IE"/>
              </w:rPr>
              <w:t>&gt; is EQUAL to ’C512’</w:t>
            </w:r>
          </w:p>
          <w:p w14:paraId="19668E8F" w14:textId="2E2FCE82" w:rsidR="004C13A2" w:rsidRDefault="004C13A2" w:rsidP="004C13A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B120C7E" w14:textId="0DBE1737" w:rsidR="004C13A2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16B7B8CF" w14:textId="4B3116E3" w:rsidR="00F53CA2" w:rsidRPr="00BE70ED" w:rsidRDefault="00F53CA2" w:rsidP="00F53CA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 RfC proposal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concerns a semantic change. It concerns changes only on External Domain messages (CC513C, CC515C, CC529C, CC599C). Specifically, it proposes the updating of two rules</w:t>
            </w:r>
            <w:r w:rsidR="00BE70E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Since this RFC-proposal does not affect the Common Domain, it is considered that the change proposed via the current IAR shall be deployed in a </w:t>
            </w:r>
            <w:r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>flexible way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78D1D8EB" w14:textId="77777777" w:rsidR="00F53CA2" w:rsidRPr="00F53CA2" w:rsidRDefault="00F53C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</w:p>
          <w:p w14:paraId="007BA8C1" w14:textId="77777777" w:rsidR="00DE2F2E" w:rsidRPr="004D2D22" w:rsidRDefault="00DE2F2E" w:rsidP="00DE2F2E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External Domain –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2305B77A" w14:textId="2FA46C4D" w:rsidR="00DE2F2E" w:rsidRPr="004D2D22" w:rsidRDefault="00DE2F2E" w:rsidP="00DE2F2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External Domains messages </w:t>
            </w:r>
            <w:r w:rsidRPr="00DE2F2E">
              <w:rPr>
                <w:rFonts w:ascii="Calibri" w:hAnsi="Calibri" w:cs="Calibri"/>
                <w:sz w:val="22"/>
                <w:szCs w:val="22"/>
                <w:lang w:val="en-IE"/>
              </w:rPr>
              <w:t>CC513C, CC515C, CC529C and CC599C</w:t>
            </w:r>
            <w:r w:rsidRPr="00DE2F2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are impacted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with this RfC proposal.</w:t>
            </w:r>
          </w:p>
          <w:p w14:paraId="390B45A5" w14:textId="77777777" w:rsidR="00DE2F2E" w:rsidRDefault="00DE2F2E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</w:p>
          <w:p w14:paraId="728DCB79" w14:textId="77D7053E" w:rsidR="00DE2F2E" w:rsidRDefault="00DE2F2E" w:rsidP="00DE2F2E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Common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Domain – </w:t>
            </w:r>
            <w:r w:rsidR="00683D4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N</w:t>
            </w:r>
            <w:r w:rsidR="00F53CA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o</w:t>
            </w:r>
          </w:p>
          <w:p w14:paraId="4240074F" w14:textId="140136D7" w:rsidR="00EC0E3C" w:rsidRDefault="00EC0E3C" w:rsidP="008C0008">
            <w:pPr>
              <w:spacing w:before="240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lastRenderedPageBreak/>
              <w:t>Impact/Consequence/Risk in case of non-implementation:</w:t>
            </w:r>
            <w:r w:rsidR="00661ABA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Yes</w:t>
            </w:r>
          </w:p>
          <w:p w14:paraId="19BF6448" w14:textId="08277F9E" w:rsidR="00542FF7" w:rsidRDefault="000B4FD7" w:rsidP="00542F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 w:rsidRPr="00FD0ED0">
              <w:rPr>
                <w:rFonts w:ascii="Calibri" w:hAnsi="Calibri" w:cs="Calibri"/>
                <w:sz w:val="22"/>
                <w:szCs w:val="22"/>
                <w:lang w:val="en-US"/>
              </w:rPr>
              <w:t>n case of not implementing the change</w:t>
            </w:r>
            <w:r w:rsidR="0001683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r w:rsidR="002009A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no blocking issue will occur. </w:t>
            </w:r>
            <w:r w:rsidR="00C32A92">
              <w:rPr>
                <w:rFonts w:ascii="Calibri" w:hAnsi="Calibri" w:cs="Calibri"/>
                <w:sz w:val="22"/>
                <w:szCs w:val="22"/>
                <w:lang w:val="en-US"/>
              </w:rPr>
              <w:t>O</w:t>
            </w:r>
            <w:r w:rsidR="004F194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nly </w:t>
            </w:r>
            <w:r w:rsidR="00C77AE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confusion regarding </w:t>
            </w:r>
            <w:r w:rsidR="0046366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combination of </w:t>
            </w:r>
            <w:r w:rsidR="00542FF7">
              <w:rPr>
                <w:rFonts w:asciiTheme="minorHAnsi" w:hAnsiTheme="minorHAnsi" w:cstheme="minorHAnsi"/>
                <w:sz w:val="22"/>
                <w:szCs w:val="22"/>
              </w:rPr>
              <w:t xml:space="preserve">Simplified declaration with Centralised Clearance may </w:t>
            </w:r>
            <w:r w:rsidR="004F194F">
              <w:rPr>
                <w:rFonts w:asciiTheme="minorHAnsi" w:hAnsiTheme="minorHAnsi" w:cstheme="minorHAnsi"/>
                <w:sz w:val="22"/>
                <w:szCs w:val="22"/>
              </w:rPr>
              <w:t>appear</w:t>
            </w:r>
            <w:r w:rsidR="00C77AE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42F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3A369ED" w14:textId="77777777" w:rsidR="007443EE" w:rsidRPr="004D2D22" w:rsidRDefault="007443EE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2BAA4C4A" w14:textId="2CEDCF3F" w:rsidR="00B07823" w:rsidRPr="008310EE" w:rsidRDefault="00102819" w:rsidP="004D2D22">
            <w:pPr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F58C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63941" w:rsidRPr="00563941">
              <w:rPr>
                <w:rFonts w:ascii="Calibri" w:hAnsi="Calibri" w:cs="Calibri"/>
                <w:sz w:val="22"/>
                <w:szCs w:val="22"/>
              </w:rPr>
              <w:t>27th February 2026</w:t>
            </w:r>
          </w:p>
          <w:p w14:paraId="4A19EF77" w14:textId="4DE9FD63" w:rsidR="004D2D22" w:rsidRPr="00D423DA" w:rsidRDefault="004D2D22" w:rsidP="004D2D22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 w:rsidR="00DF58C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3003F" w:rsidRPr="0033003F">
              <w:rPr>
                <w:rFonts w:ascii="Calibri" w:hAnsi="Calibri" w:cs="Calibri"/>
                <w:sz w:val="22"/>
                <w:szCs w:val="22"/>
              </w:rPr>
              <w:t>November 2025</w:t>
            </w:r>
          </w:p>
          <w:p w14:paraId="674D7518" w14:textId="38B50555" w:rsidR="0021332C" w:rsidRPr="00362015" w:rsidRDefault="004D2D22" w:rsidP="0021332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 w:rsidR="00DF58C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A09A0">
              <w:rPr>
                <w:rFonts w:ascii="Calibri" w:hAnsi="Calibri" w:cs="Calibri"/>
                <w:sz w:val="22"/>
                <w:szCs w:val="22"/>
              </w:rPr>
              <w:t>2</w:t>
            </w:r>
            <w:r w:rsidR="0033003F" w:rsidRPr="0033003F">
              <w:rPr>
                <w:rFonts w:ascii="Calibri" w:hAnsi="Calibri" w:cs="Calibri"/>
                <w:sz w:val="22"/>
                <w:szCs w:val="22"/>
              </w:rPr>
              <w:t xml:space="preserve">0th </w:t>
            </w:r>
            <w:r w:rsidR="008A09A0">
              <w:rPr>
                <w:rFonts w:ascii="Calibri" w:hAnsi="Calibri" w:cs="Calibri"/>
                <w:sz w:val="22"/>
                <w:szCs w:val="22"/>
              </w:rPr>
              <w:t>February</w:t>
            </w:r>
            <w:r w:rsidR="0033003F" w:rsidRPr="0033003F"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</w:tc>
      </w:tr>
    </w:tbl>
    <w:p w14:paraId="6DADF2E4" w14:textId="77777777" w:rsidR="00EA4A4F" w:rsidRDefault="00EA4A4F" w:rsidP="00515994">
      <w:pPr>
        <w:spacing w:before="24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079C08E" w14:textId="77777777" w:rsidR="00EA4A4F" w:rsidRDefault="00EA4A4F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2AE519A7" w14:textId="454C0572" w:rsidR="005B5FCE" w:rsidRPr="00D90651" w:rsidRDefault="005B5FCE" w:rsidP="00515994">
      <w:pPr>
        <w:spacing w:before="240"/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D2D22" w:rsidRPr="005E7EDB" w14:paraId="2A012929" w14:textId="77777777" w:rsidTr="00515994">
        <w:trPr>
          <w:trHeight w:val="12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003C9F2A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DDNXA-5.15.</w:t>
            </w:r>
            <w:r w:rsidR="003F111F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-</w:t>
            </w:r>
            <w:r w:rsidR="000B1135">
              <w:rPr>
                <w:rFonts w:asciiTheme="minorHAnsi" w:hAnsiTheme="minorHAnsi" w:cs="Arial"/>
                <w:b/>
                <w:sz w:val="22"/>
                <w:szCs w:val="22"/>
              </w:rPr>
              <w:t>v2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.00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3E13D11F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403FF4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5149EF21" w:rsidR="004D2D22" w:rsidRPr="00385508" w:rsidRDefault="004D2D22" w:rsidP="005E3DE6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d 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a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ppendices:</w:t>
                  </w: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Q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2, Q2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_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R_C, J</w:t>
                  </w:r>
                </w:p>
              </w:tc>
            </w:tr>
          </w:tbl>
          <w:p w14:paraId="7787A63B" w14:textId="77777777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D2D22" w:rsidRPr="005E7EDB" w14:paraId="5132B057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9F6" w14:textId="1D5ED4FA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CSE-v51.8.</w:t>
            </w:r>
            <w:r w:rsidR="000B1135"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175" w14:textId="378AD879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2E82DD19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67E1783F" w14:textId="77777777" w:rsidTr="00EE142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8C885" w14:textId="77777777" w:rsidR="004D2D22" w:rsidRPr="00385508" w:rsidRDefault="004D2D22" w:rsidP="005E3DE6">
                  <w:pPr>
                    <w:spacing w:before="120"/>
                    <w:rPr>
                      <w:rFonts w:ascii="Calibri" w:hAnsi="Calibri" w:cs="Arial"/>
                      <w:bCs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4FCEF24F" w14:textId="609A5E9B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77E6" w:rsidRPr="005E7EDB" w14:paraId="3746B626" w14:textId="77777777" w:rsidTr="00D11320">
        <w:trPr>
          <w:trHeight w:val="4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77B" w14:textId="75736547" w:rsidR="00E077E6" w:rsidRPr="008A6D2F" w:rsidRDefault="00E077E6" w:rsidP="00E077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  <w:lang w:val="el-GR"/>
              </w:rPr>
            </w:pP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TRP-5.1</w:t>
            </w:r>
            <w:r w:rsidR="00741920">
              <w:rPr>
                <w:rFonts w:asciiTheme="minorHAnsi" w:hAnsiTheme="minorHAnsi" w:cs="Segoe UI"/>
                <w:b/>
                <w:sz w:val="22"/>
                <w:szCs w:val="22"/>
              </w:rPr>
              <w:t>4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 w:rsidR="00122A5B">
              <w:rPr>
                <w:rFonts w:asciiTheme="minorHAnsi" w:hAnsiTheme="minorHAnsi" w:cs="Segoe UI"/>
                <w:b/>
                <w:sz w:val="22"/>
                <w:szCs w:val="22"/>
              </w:rPr>
              <w:t>2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-v1.0</w:t>
            </w:r>
            <w:r w:rsidR="00155C49">
              <w:rPr>
                <w:rFonts w:asciiTheme="minorHAnsi" w:hAnsiTheme="minorHAnsi" w:cs="Segoe UI"/>
                <w:b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F743" w14:textId="77777777" w:rsidR="00E077E6" w:rsidRPr="003D114B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F267152" w14:textId="77777777" w:rsidR="00E077E6" w:rsidRPr="003D114B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E077E6" w:rsidRPr="003D114B" w14:paraId="4D24E76D" w14:textId="77777777">
              <w:tc>
                <w:tcPr>
                  <w:tcW w:w="1502" w:type="dxa"/>
                </w:tcPr>
                <w:p w14:paraId="60D64887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17A958E8" w14:textId="58A89556" w:rsidR="00E077E6" w:rsidRPr="00406DD3" w:rsidRDefault="00EC3AA9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56C48B68" w14:textId="0489F4BB" w:rsidR="00E077E6" w:rsidRPr="00406DD3" w:rsidRDefault="00650ED1" w:rsidP="00E077E6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068C5416" w14:textId="77777777">
              <w:tc>
                <w:tcPr>
                  <w:tcW w:w="1502" w:type="dxa"/>
                </w:tcPr>
                <w:p w14:paraId="1BCF27DA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75389535" w14:textId="337119B3" w:rsidR="00E077E6" w:rsidRPr="005B577C" w:rsidRDefault="00EC3AA9" w:rsidP="00E077E6">
                  <w:pPr>
                    <w:spacing w:before="120"/>
                    <w:rPr>
                      <w:rFonts w:asciiTheme="minorHAnsi" w:hAnsiTheme="minorHAnsi" w:cs="Arial"/>
                      <w:sz w:val="22"/>
                      <w:szCs w:val="22"/>
                      <w:lang w:eastAsia="en-GB"/>
                    </w:rPr>
                  </w:pPr>
                  <w:r w:rsidRPr="005B577C">
                    <w:rPr>
                      <w:rFonts w:asciiTheme="minorHAnsi" w:hAnsiTheme="minorHAnsi" w:cs="Arial"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16C1093E" w14:textId="1D86EE92" w:rsidR="00E077E6" w:rsidRPr="00406DD3" w:rsidRDefault="0052054C" w:rsidP="00E077E6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2F0BD1D5" w14:textId="77777777">
              <w:tc>
                <w:tcPr>
                  <w:tcW w:w="1502" w:type="dxa"/>
                </w:tcPr>
                <w:p w14:paraId="50828B2F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3B2276F2" w14:textId="73B456E8" w:rsidR="00E077E6" w:rsidRPr="00406DD3" w:rsidRDefault="00EC3AA9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3439F8D5" w14:textId="0E4F3111" w:rsidR="00E077E6" w:rsidRPr="00406DD3" w:rsidRDefault="0052054C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E077E6" w:rsidRPr="003D114B" w14:paraId="62887133" w14:textId="77777777" w:rsidTr="00403FF4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737D92AC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3370B676" w14:textId="7A15E8F0" w:rsidR="00E077E6" w:rsidRPr="00406DD3" w:rsidRDefault="003F567B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Yes</w:t>
                  </w: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0614AEF4" w14:textId="13EC5BCD" w:rsidR="00E077E6" w:rsidRPr="00406DD3" w:rsidRDefault="00D453E8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For the update of the implementation of rules R0676 &amp; R0677</w:t>
                  </w:r>
                </w:p>
              </w:tc>
            </w:tr>
            <w:tr w:rsidR="00E077E6" w:rsidRPr="003D114B" w14:paraId="687FC60E" w14:textId="77777777" w:rsidTr="00403FF4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B91F6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B5B70" w14:textId="20E6C0C0" w:rsidR="00E077E6" w:rsidRPr="003D114B" w:rsidRDefault="00A9019E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No</w:t>
                  </w:r>
                </w:p>
              </w:tc>
            </w:tr>
          </w:tbl>
          <w:p w14:paraId="00EDA104" w14:textId="32B58FC1" w:rsidR="00E077E6" w:rsidRPr="003D114B" w:rsidRDefault="00E077E6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AB3D5A">
        <w:trPr>
          <w:trHeight w:val="2050"/>
        </w:trPr>
        <w:tc>
          <w:tcPr>
            <w:tcW w:w="9663" w:type="dxa"/>
          </w:tcPr>
          <w:p w14:paraId="508A4B68" w14:textId="2484F2E1" w:rsidR="005B5FCE" w:rsidRPr="00D90651" w:rsidRDefault="00802740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B62BD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None</w:t>
            </w:r>
            <w:r w:rsidRPr="00B62BD3"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95E5E">
              <w:trPr>
                <w:trHeight w:val="1124"/>
              </w:trPr>
              <w:tc>
                <w:tcPr>
                  <w:tcW w:w="9335" w:type="dxa"/>
                </w:tcPr>
                <w:p w14:paraId="7A484003" w14:textId="7668DAF2" w:rsidR="005B5FCE" w:rsidRPr="00CC6A23" w:rsidRDefault="00683D4C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Update the wording of rules R0676 and R0677.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122"/>
        <w:gridCol w:w="1678"/>
        <w:gridCol w:w="4866"/>
      </w:tblGrid>
      <w:tr w:rsidR="005B5FCE" w:rsidRPr="00074158" w14:paraId="25F648CB" w14:textId="77777777" w:rsidTr="00AB3D5A">
        <w:tc>
          <w:tcPr>
            <w:tcW w:w="4849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6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AB3D5A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2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8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6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AB3D5A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2" w:type="dxa"/>
          </w:tcPr>
          <w:p w14:paraId="523282EB" w14:textId="7FC54E46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377CFE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8" w:type="dxa"/>
          </w:tcPr>
          <w:p w14:paraId="76D54AAF" w14:textId="5F12C2AE" w:rsidR="005B5FCE" w:rsidRPr="00CF5342" w:rsidRDefault="005B577C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26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09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 w:rsidR="008C705E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866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FE4316" w:rsidRPr="00074158" w14:paraId="0248241E" w14:textId="77777777" w:rsidTr="00AB3D5A">
        <w:trPr>
          <w:trHeight w:val="284"/>
        </w:trPr>
        <w:tc>
          <w:tcPr>
            <w:tcW w:w="1049" w:type="dxa"/>
          </w:tcPr>
          <w:p w14:paraId="2F67456F" w14:textId="403EBC1F" w:rsidR="00FE4316" w:rsidRPr="006B1220" w:rsidRDefault="00FE4316" w:rsidP="00FE431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20</w:t>
            </w:r>
          </w:p>
        </w:tc>
        <w:tc>
          <w:tcPr>
            <w:tcW w:w="2122" w:type="dxa"/>
          </w:tcPr>
          <w:p w14:paraId="27DF8FA3" w14:textId="41C3CE8C" w:rsidR="00FE4316" w:rsidRPr="006B1220" w:rsidRDefault="00FE4316" w:rsidP="00FE4316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>
              <w:rPr>
                <w:rFonts w:asciiTheme="minorHAnsi" w:hAnsiTheme="minorHAnsi" w:cs="Arial"/>
                <w:sz w:val="22"/>
                <w:szCs w:val="22"/>
              </w:rPr>
              <w:t>SOFT-DEV</w:t>
            </w:r>
          </w:p>
        </w:tc>
        <w:tc>
          <w:tcPr>
            <w:tcW w:w="1678" w:type="dxa"/>
          </w:tcPr>
          <w:p w14:paraId="469631A9" w14:textId="0FD7B02C" w:rsidR="00FE4316" w:rsidRDefault="00FE4316" w:rsidP="00FE431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15/10/2024</w:t>
            </w:r>
          </w:p>
        </w:tc>
        <w:tc>
          <w:tcPr>
            <w:tcW w:w="4866" w:type="dxa"/>
          </w:tcPr>
          <w:p w14:paraId="0AFC0B3F" w14:textId="608E3D42" w:rsidR="00FE4316" w:rsidRDefault="00FE4316" w:rsidP="00FE4316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346ED7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Review to DG TAXUD.</w:t>
            </w:r>
          </w:p>
        </w:tc>
      </w:tr>
      <w:tr w:rsidR="00AE26C2" w:rsidRPr="00074158" w14:paraId="0F67E3F2" w14:textId="77777777" w:rsidTr="00AB3D5A">
        <w:trPr>
          <w:trHeight w:val="284"/>
        </w:trPr>
        <w:tc>
          <w:tcPr>
            <w:tcW w:w="1049" w:type="dxa"/>
          </w:tcPr>
          <w:p w14:paraId="1BD0B601" w14:textId="52508516" w:rsidR="00AE26C2" w:rsidRPr="006B1220" w:rsidRDefault="00AE26C2" w:rsidP="00FE431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v1.00</w:t>
            </w:r>
          </w:p>
        </w:tc>
        <w:tc>
          <w:tcPr>
            <w:tcW w:w="2122" w:type="dxa"/>
          </w:tcPr>
          <w:p w14:paraId="30E30122" w14:textId="0FE10FF3" w:rsidR="00AE26C2" w:rsidRPr="006B1220" w:rsidRDefault="00AE26C2" w:rsidP="00FE4316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8" w:type="dxa"/>
          </w:tcPr>
          <w:p w14:paraId="0FAF34BF" w14:textId="0E853444" w:rsidR="00AE26C2" w:rsidRDefault="00AE26C2" w:rsidP="00FE431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B07D92">
              <w:rPr>
                <w:rFonts w:asciiTheme="minorHAnsi" w:hAnsiTheme="minorHAnsi" w:cs="Arial"/>
                <w:sz w:val="22"/>
                <w:szCs w:val="22"/>
                <w:lang w:val="en-US"/>
              </w:rPr>
              <w:t>9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/11/2024</w:t>
            </w:r>
          </w:p>
        </w:tc>
        <w:tc>
          <w:tcPr>
            <w:tcW w:w="4866" w:type="dxa"/>
          </w:tcPr>
          <w:p w14:paraId="33E15FDA" w14:textId="77777777" w:rsidR="00E27F4C" w:rsidRPr="00E27F4C" w:rsidRDefault="00E27F4C" w:rsidP="00E27F4C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E27F4C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Implementing review comments (QC54680).</w:t>
            </w:r>
          </w:p>
          <w:p w14:paraId="4F872A20" w14:textId="5DE3757B" w:rsidR="00AE26C2" w:rsidRPr="00346ED7" w:rsidRDefault="00AE26C2" w:rsidP="00FE4316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Acceptance to DG TAXUD.</w:t>
            </w:r>
          </w:p>
        </w:tc>
      </w:tr>
      <w:tr w:rsidR="00F4547D" w:rsidRPr="00074158" w14:paraId="57EA6C2D" w14:textId="77777777" w:rsidTr="00AB3D5A">
        <w:trPr>
          <w:trHeight w:val="284"/>
        </w:trPr>
        <w:tc>
          <w:tcPr>
            <w:tcW w:w="1049" w:type="dxa"/>
          </w:tcPr>
          <w:p w14:paraId="649EF30E" w14:textId="340A6DB0" w:rsidR="00F4547D" w:rsidRDefault="00F4547D" w:rsidP="00F4547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2" w:type="dxa"/>
          </w:tcPr>
          <w:p w14:paraId="40DF4E3B" w14:textId="0F1ECA63" w:rsidR="00F4547D" w:rsidRDefault="00F4547D" w:rsidP="00F4547D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8" w:type="dxa"/>
          </w:tcPr>
          <w:p w14:paraId="51C907B9" w14:textId="2B46FC73" w:rsidR="00F4547D" w:rsidRDefault="00F4547D" w:rsidP="00F4547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6" w:type="dxa"/>
          </w:tcPr>
          <w:p w14:paraId="283A1954" w14:textId="5D4FA25D" w:rsidR="00F4547D" w:rsidRPr="00E27F4C" w:rsidRDefault="00F4547D" w:rsidP="00F4547D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8A09A0" w:rsidRPr="00074158" w14:paraId="246B163E" w14:textId="77777777" w:rsidTr="00AB3D5A">
        <w:trPr>
          <w:trHeight w:val="284"/>
        </w:trPr>
        <w:tc>
          <w:tcPr>
            <w:tcW w:w="1049" w:type="dxa"/>
          </w:tcPr>
          <w:p w14:paraId="4B6D28B5" w14:textId="30EC7131" w:rsidR="008A09A0" w:rsidRDefault="008A09A0" w:rsidP="008A09A0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122" w:type="dxa"/>
          </w:tcPr>
          <w:p w14:paraId="35BF8E68" w14:textId="79BF2E3A" w:rsidR="008A09A0" w:rsidRDefault="008A09A0" w:rsidP="008A09A0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8" w:type="dxa"/>
          </w:tcPr>
          <w:p w14:paraId="10C6FFC7" w14:textId="365D6793" w:rsidR="008A09A0" w:rsidRDefault="008A09A0" w:rsidP="008A09A0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6" w:type="dxa"/>
          </w:tcPr>
          <w:p w14:paraId="385B39A9" w14:textId="77777777" w:rsidR="008A09A0" w:rsidRDefault="008A09A0" w:rsidP="008A09A0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3D4F4085" w14:textId="1EBFD845" w:rsidR="008A09A0" w:rsidRDefault="008A09A0" w:rsidP="008A09A0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C10E98" w:rsidRDefault="005B5FCE" w:rsidP="005B5FCE">
      <w:pPr>
        <w:rPr>
          <w:lang w:val="en-US" w:eastAsia="x-none"/>
        </w:rPr>
      </w:pPr>
    </w:p>
    <w:sectPr w:rsidR="005B5FCE" w:rsidRPr="00C10E98" w:rsidSect="008A09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135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E38D" w14:textId="77777777" w:rsidR="00374D2F" w:rsidRDefault="00374D2F" w:rsidP="004D5D73">
      <w:r>
        <w:separator/>
      </w:r>
    </w:p>
  </w:endnote>
  <w:endnote w:type="continuationSeparator" w:id="0">
    <w:p w14:paraId="2E3B8497" w14:textId="77777777" w:rsidR="00374D2F" w:rsidRDefault="00374D2F" w:rsidP="004D5D73">
      <w:r>
        <w:continuationSeparator/>
      </w:r>
    </w:p>
  </w:endnote>
  <w:endnote w:type="continuationNotice" w:id="1">
    <w:p w14:paraId="74F66D17" w14:textId="77777777" w:rsidR="00374D2F" w:rsidRDefault="00374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FC33" w14:textId="77777777" w:rsidR="00D04555" w:rsidRDefault="00D04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37D41798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C6233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RFC_AES_0188_SDEV-RFC-IAR-UCCAES2722-v1.20_SfA-NPM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9B497" w14:textId="77777777" w:rsidR="00374D2F" w:rsidRDefault="00374D2F" w:rsidP="004D5D73">
      <w:r>
        <w:separator/>
      </w:r>
    </w:p>
  </w:footnote>
  <w:footnote w:type="continuationSeparator" w:id="0">
    <w:p w14:paraId="6428109F" w14:textId="77777777" w:rsidR="00374D2F" w:rsidRDefault="00374D2F" w:rsidP="004D5D73">
      <w:r>
        <w:continuationSeparator/>
      </w:r>
    </w:p>
  </w:footnote>
  <w:footnote w:type="continuationNotice" w:id="1">
    <w:p w14:paraId="1185E1D1" w14:textId="77777777" w:rsidR="00374D2F" w:rsidRDefault="00374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07313" o:spid="_x0000_s1028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07314" o:spid="_x0000_s1029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707312" o:spid="_x0000_s1030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57174457" name="Picture 57174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704FC"/>
    <w:multiLevelType w:val="hybridMultilevel"/>
    <w:tmpl w:val="BA9EE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549288">
    <w:abstractNumId w:val="14"/>
  </w:num>
  <w:num w:numId="2" w16cid:durableId="378281402">
    <w:abstractNumId w:val="35"/>
  </w:num>
  <w:num w:numId="3" w16cid:durableId="85199006">
    <w:abstractNumId w:val="26"/>
  </w:num>
  <w:num w:numId="4" w16cid:durableId="5979788">
    <w:abstractNumId w:val="1"/>
  </w:num>
  <w:num w:numId="5" w16cid:durableId="350911351">
    <w:abstractNumId w:val="27"/>
  </w:num>
  <w:num w:numId="6" w16cid:durableId="1897816927">
    <w:abstractNumId w:val="33"/>
  </w:num>
  <w:num w:numId="7" w16cid:durableId="998074262">
    <w:abstractNumId w:val="10"/>
  </w:num>
  <w:num w:numId="8" w16cid:durableId="1482845802">
    <w:abstractNumId w:val="6"/>
  </w:num>
  <w:num w:numId="9" w16cid:durableId="248319690">
    <w:abstractNumId w:val="24"/>
  </w:num>
  <w:num w:numId="10" w16cid:durableId="534738700">
    <w:abstractNumId w:val="15"/>
  </w:num>
  <w:num w:numId="11" w16cid:durableId="2133983979">
    <w:abstractNumId w:val="29"/>
  </w:num>
  <w:num w:numId="12" w16cid:durableId="1607615824">
    <w:abstractNumId w:val="20"/>
  </w:num>
  <w:num w:numId="13" w16cid:durableId="809401388">
    <w:abstractNumId w:val="7"/>
  </w:num>
  <w:num w:numId="14" w16cid:durableId="1949043316">
    <w:abstractNumId w:val="2"/>
  </w:num>
  <w:num w:numId="15" w16cid:durableId="1488859838">
    <w:abstractNumId w:val="4"/>
  </w:num>
  <w:num w:numId="16" w16cid:durableId="11224615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1929599">
    <w:abstractNumId w:val="16"/>
  </w:num>
  <w:num w:numId="18" w16cid:durableId="1347709487">
    <w:abstractNumId w:val="32"/>
  </w:num>
  <w:num w:numId="19" w16cid:durableId="2110618027">
    <w:abstractNumId w:val="0"/>
  </w:num>
  <w:num w:numId="20" w16cid:durableId="433013710">
    <w:abstractNumId w:val="5"/>
  </w:num>
  <w:num w:numId="21" w16cid:durableId="2087068684">
    <w:abstractNumId w:val="9"/>
  </w:num>
  <w:num w:numId="22" w16cid:durableId="1463425114">
    <w:abstractNumId w:val="30"/>
  </w:num>
  <w:num w:numId="23" w16cid:durableId="428083371">
    <w:abstractNumId w:val="28"/>
  </w:num>
  <w:num w:numId="24" w16cid:durableId="625047437">
    <w:abstractNumId w:val="11"/>
  </w:num>
  <w:num w:numId="25" w16cid:durableId="1080714378">
    <w:abstractNumId w:val="25"/>
  </w:num>
  <w:num w:numId="26" w16cid:durableId="1140608974">
    <w:abstractNumId w:val="31"/>
  </w:num>
  <w:num w:numId="27" w16cid:durableId="2091614143">
    <w:abstractNumId w:val="21"/>
  </w:num>
  <w:num w:numId="28" w16cid:durableId="1060522742">
    <w:abstractNumId w:val="18"/>
  </w:num>
  <w:num w:numId="29" w16cid:durableId="1392981">
    <w:abstractNumId w:val="13"/>
  </w:num>
  <w:num w:numId="30" w16cid:durableId="1375544551">
    <w:abstractNumId w:val="3"/>
  </w:num>
  <w:num w:numId="31" w16cid:durableId="461117614">
    <w:abstractNumId w:val="17"/>
  </w:num>
  <w:num w:numId="32" w16cid:durableId="1482499352">
    <w:abstractNumId w:val="8"/>
  </w:num>
  <w:num w:numId="33" w16cid:durableId="1418793786">
    <w:abstractNumId w:val="34"/>
  </w:num>
  <w:num w:numId="34" w16cid:durableId="140968467">
    <w:abstractNumId w:val="19"/>
  </w:num>
  <w:num w:numId="35" w16cid:durableId="669909063">
    <w:abstractNumId w:val="22"/>
  </w:num>
  <w:num w:numId="36" w16cid:durableId="1715888479">
    <w:abstractNumId w:val="12"/>
  </w:num>
  <w:num w:numId="37" w16cid:durableId="1842306812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8DF"/>
    <w:rsid w:val="000017A3"/>
    <w:rsid w:val="000021B6"/>
    <w:rsid w:val="00002738"/>
    <w:rsid w:val="0000358C"/>
    <w:rsid w:val="00004E4A"/>
    <w:rsid w:val="00004FC9"/>
    <w:rsid w:val="000069BD"/>
    <w:rsid w:val="00006C34"/>
    <w:rsid w:val="00007065"/>
    <w:rsid w:val="00010B98"/>
    <w:rsid w:val="00011ED0"/>
    <w:rsid w:val="00012A1E"/>
    <w:rsid w:val="00014DA3"/>
    <w:rsid w:val="00015C08"/>
    <w:rsid w:val="00016406"/>
    <w:rsid w:val="00016833"/>
    <w:rsid w:val="00017783"/>
    <w:rsid w:val="00017D3C"/>
    <w:rsid w:val="00020FB9"/>
    <w:rsid w:val="00021137"/>
    <w:rsid w:val="000214F8"/>
    <w:rsid w:val="000218A0"/>
    <w:rsid w:val="00022D10"/>
    <w:rsid w:val="00023B82"/>
    <w:rsid w:val="000262D3"/>
    <w:rsid w:val="00030720"/>
    <w:rsid w:val="000309E9"/>
    <w:rsid w:val="00031949"/>
    <w:rsid w:val="000322C1"/>
    <w:rsid w:val="00032EA1"/>
    <w:rsid w:val="000358E6"/>
    <w:rsid w:val="00035E08"/>
    <w:rsid w:val="00037E7F"/>
    <w:rsid w:val="00037ECB"/>
    <w:rsid w:val="0004032F"/>
    <w:rsid w:val="0004278E"/>
    <w:rsid w:val="000433B1"/>
    <w:rsid w:val="00045BA3"/>
    <w:rsid w:val="000471AA"/>
    <w:rsid w:val="00047869"/>
    <w:rsid w:val="00047A9B"/>
    <w:rsid w:val="0005052B"/>
    <w:rsid w:val="000510E2"/>
    <w:rsid w:val="00051966"/>
    <w:rsid w:val="0005285A"/>
    <w:rsid w:val="00052DC7"/>
    <w:rsid w:val="00054422"/>
    <w:rsid w:val="000545DB"/>
    <w:rsid w:val="00054EF9"/>
    <w:rsid w:val="00055351"/>
    <w:rsid w:val="00055861"/>
    <w:rsid w:val="000559A8"/>
    <w:rsid w:val="0005709F"/>
    <w:rsid w:val="00057853"/>
    <w:rsid w:val="00057E8A"/>
    <w:rsid w:val="00060B23"/>
    <w:rsid w:val="000612FC"/>
    <w:rsid w:val="0006157B"/>
    <w:rsid w:val="0006190D"/>
    <w:rsid w:val="00061A20"/>
    <w:rsid w:val="0006231B"/>
    <w:rsid w:val="00062C21"/>
    <w:rsid w:val="0006315C"/>
    <w:rsid w:val="000639B4"/>
    <w:rsid w:val="000642B6"/>
    <w:rsid w:val="00064B29"/>
    <w:rsid w:val="000655BA"/>
    <w:rsid w:val="00066285"/>
    <w:rsid w:val="000662AD"/>
    <w:rsid w:val="00066ED7"/>
    <w:rsid w:val="0006732B"/>
    <w:rsid w:val="000678D1"/>
    <w:rsid w:val="00070000"/>
    <w:rsid w:val="00070A68"/>
    <w:rsid w:val="00070D11"/>
    <w:rsid w:val="00070EB2"/>
    <w:rsid w:val="00071310"/>
    <w:rsid w:val="00071450"/>
    <w:rsid w:val="0007337A"/>
    <w:rsid w:val="00074158"/>
    <w:rsid w:val="00075F16"/>
    <w:rsid w:val="000775A8"/>
    <w:rsid w:val="00077C9A"/>
    <w:rsid w:val="00081A77"/>
    <w:rsid w:val="00083EA1"/>
    <w:rsid w:val="00084090"/>
    <w:rsid w:val="000844D5"/>
    <w:rsid w:val="00085ECB"/>
    <w:rsid w:val="00086235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CA3"/>
    <w:rsid w:val="00094F4E"/>
    <w:rsid w:val="00095491"/>
    <w:rsid w:val="00095586"/>
    <w:rsid w:val="00095E5E"/>
    <w:rsid w:val="0009726D"/>
    <w:rsid w:val="000A02F0"/>
    <w:rsid w:val="000A056A"/>
    <w:rsid w:val="000A0717"/>
    <w:rsid w:val="000A10FD"/>
    <w:rsid w:val="000A30D9"/>
    <w:rsid w:val="000A3DBB"/>
    <w:rsid w:val="000A413B"/>
    <w:rsid w:val="000A461E"/>
    <w:rsid w:val="000A494E"/>
    <w:rsid w:val="000A52D0"/>
    <w:rsid w:val="000A715F"/>
    <w:rsid w:val="000A7DDE"/>
    <w:rsid w:val="000B1135"/>
    <w:rsid w:val="000B1295"/>
    <w:rsid w:val="000B1A64"/>
    <w:rsid w:val="000B1CC0"/>
    <w:rsid w:val="000B22A3"/>
    <w:rsid w:val="000B2B28"/>
    <w:rsid w:val="000B4054"/>
    <w:rsid w:val="000B4FD7"/>
    <w:rsid w:val="000B5466"/>
    <w:rsid w:val="000B549D"/>
    <w:rsid w:val="000B56FD"/>
    <w:rsid w:val="000B6020"/>
    <w:rsid w:val="000B6765"/>
    <w:rsid w:val="000B6770"/>
    <w:rsid w:val="000C0175"/>
    <w:rsid w:val="000C0253"/>
    <w:rsid w:val="000C131E"/>
    <w:rsid w:val="000C3059"/>
    <w:rsid w:val="000C34BB"/>
    <w:rsid w:val="000C376E"/>
    <w:rsid w:val="000C3BC7"/>
    <w:rsid w:val="000C5688"/>
    <w:rsid w:val="000C602D"/>
    <w:rsid w:val="000C6A0F"/>
    <w:rsid w:val="000C6E54"/>
    <w:rsid w:val="000C7052"/>
    <w:rsid w:val="000C7332"/>
    <w:rsid w:val="000C79AE"/>
    <w:rsid w:val="000D0063"/>
    <w:rsid w:val="000D0F3F"/>
    <w:rsid w:val="000D1DCF"/>
    <w:rsid w:val="000D3096"/>
    <w:rsid w:val="000D4D82"/>
    <w:rsid w:val="000D4EFC"/>
    <w:rsid w:val="000D56BE"/>
    <w:rsid w:val="000D5EB1"/>
    <w:rsid w:val="000D639E"/>
    <w:rsid w:val="000D6405"/>
    <w:rsid w:val="000D6CCE"/>
    <w:rsid w:val="000D6ED8"/>
    <w:rsid w:val="000D78E2"/>
    <w:rsid w:val="000E0247"/>
    <w:rsid w:val="000E0330"/>
    <w:rsid w:val="000E049A"/>
    <w:rsid w:val="000E0B94"/>
    <w:rsid w:val="000E0DA8"/>
    <w:rsid w:val="000E175C"/>
    <w:rsid w:val="000E1C54"/>
    <w:rsid w:val="000E1C55"/>
    <w:rsid w:val="000E242A"/>
    <w:rsid w:val="000E3572"/>
    <w:rsid w:val="000E35E7"/>
    <w:rsid w:val="000E44B8"/>
    <w:rsid w:val="000E4609"/>
    <w:rsid w:val="000E47C5"/>
    <w:rsid w:val="000E4B59"/>
    <w:rsid w:val="000E7226"/>
    <w:rsid w:val="000E78E6"/>
    <w:rsid w:val="000F216C"/>
    <w:rsid w:val="000F419B"/>
    <w:rsid w:val="000F5BC8"/>
    <w:rsid w:val="000F6042"/>
    <w:rsid w:val="000F6C7E"/>
    <w:rsid w:val="00100BBB"/>
    <w:rsid w:val="00100DA1"/>
    <w:rsid w:val="0010142C"/>
    <w:rsid w:val="00102819"/>
    <w:rsid w:val="00102E62"/>
    <w:rsid w:val="00102F20"/>
    <w:rsid w:val="001031E8"/>
    <w:rsid w:val="0010323D"/>
    <w:rsid w:val="001052B7"/>
    <w:rsid w:val="001060C0"/>
    <w:rsid w:val="001075E0"/>
    <w:rsid w:val="001077B4"/>
    <w:rsid w:val="001078D9"/>
    <w:rsid w:val="0011104C"/>
    <w:rsid w:val="00114303"/>
    <w:rsid w:val="00114DA8"/>
    <w:rsid w:val="00115C80"/>
    <w:rsid w:val="00116BF2"/>
    <w:rsid w:val="00116D54"/>
    <w:rsid w:val="00122A5B"/>
    <w:rsid w:val="0012386B"/>
    <w:rsid w:val="00123CEA"/>
    <w:rsid w:val="0012401D"/>
    <w:rsid w:val="001249FA"/>
    <w:rsid w:val="001252EC"/>
    <w:rsid w:val="00125792"/>
    <w:rsid w:val="00125B22"/>
    <w:rsid w:val="00125C62"/>
    <w:rsid w:val="0012740D"/>
    <w:rsid w:val="00127AD0"/>
    <w:rsid w:val="001305BD"/>
    <w:rsid w:val="00130FE3"/>
    <w:rsid w:val="00131359"/>
    <w:rsid w:val="00131CEE"/>
    <w:rsid w:val="00133A10"/>
    <w:rsid w:val="00133A72"/>
    <w:rsid w:val="0013488C"/>
    <w:rsid w:val="00135387"/>
    <w:rsid w:val="001353AC"/>
    <w:rsid w:val="00135E53"/>
    <w:rsid w:val="0013661B"/>
    <w:rsid w:val="0013786D"/>
    <w:rsid w:val="0014167B"/>
    <w:rsid w:val="0014201B"/>
    <w:rsid w:val="0014243C"/>
    <w:rsid w:val="0014449D"/>
    <w:rsid w:val="00145B0D"/>
    <w:rsid w:val="00146364"/>
    <w:rsid w:val="00147C68"/>
    <w:rsid w:val="00150D11"/>
    <w:rsid w:val="001510F8"/>
    <w:rsid w:val="00153E8E"/>
    <w:rsid w:val="001550D7"/>
    <w:rsid w:val="00155A5E"/>
    <w:rsid w:val="00155C49"/>
    <w:rsid w:val="00155E57"/>
    <w:rsid w:val="001570D3"/>
    <w:rsid w:val="0015720D"/>
    <w:rsid w:val="00157386"/>
    <w:rsid w:val="00157C2F"/>
    <w:rsid w:val="00160190"/>
    <w:rsid w:val="00161053"/>
    <w:rsid w:val="00161F84"/>
    <w:rsid w:val="00163852"/>
    <w:rsid w:val="00163B52"/>
    <w:rsid w:val="00164E27"/>
    <w:rsid w:val="00165001"/>
    <w:rsid w:val="00165827"/>
    <w:rsid w:val="0016605C"/>
    <w:rsid w:val="00166176"/>
    <w:rsid w:val="00166876"/>
    <w:rsid w:val="00166DCB"/>
    <w:rsid w:val="0017086A"/>
    <w:rsid w:val="00171C1A"/>
    <w:rsid w:val="00171E75"/>
    <w:rsid w:val="001750B4"/>
    <w:rsid w:val="00175A79"/>
    <w:rsid w:val="00180BBD"/>
    <w:rsid w:val="00180F9A"/>
    <w:rsid w:val="00181972"/>
    <w:rsid w:val="00181E6C"/>
    <w:rsid w:val="0018210B"/>
    <w:rsid w:val="0018388A"/>
    <w:rsid w:val="00185A9F"/>
    <w:rsid w:val="001864E1"/>
    <w:rsid w:val="001878C2"/>
    <w:rsid w:val="001909E0"/>
    <w:rsid w:val="001911D5"/>
    <w:rsid w:val="0019151E"/>
    <w:rsid w:val="00192E61"/>
    <w:rsid w:val="00193E24"/>
    <w:rsid w:val="0019490C"/>
    <w:rsid w:val="00194F2F"/>
    <w:rsid w:val="001957D4"/>
    <w:rsid w:val="00195D00"/>
    <w:rsid w:val="00196023"/>
    <w:rsid w:val="001965AA"/>
    <w:rsid w:val="00196F05"/>
    <w:rsid w:val="001A0660"/>
    <w:rsid w:val="001A303D"/>
    <w:rsid w:val="001A34F3"/>
    <w:rsid w:val="001A3B6E"/>
    <w:rsid w:val="001A45BD"/>
    <w:rsid w:val="001A5428"/>
    <w:rsid w:val="001A59D6"/>
    <w:rsid w:val="001A5CA9"/>
    <w:rsid w:val="001A60F6"/>
    <w:rsid w:val="001A6A1E"/>
    <w:rsid w:val="001A7DAD"/>
    <w:rsid w:val="001B2977"/>
    <w:rsid w:val="001B582E"/>
    <w:rsid w:val="001B6426"/>
    <w:rsid w:val="001B6C1D"/>
    <w:rsid w:val="001C08F8"/>
    <w:rsid w:val="001C2B25"/>
    <w:rsid w:val="001C2E11"/>
    <w:rsid w:val="001C3807"/>
    <w:rsid w:val="001C49E7"/>
    <w:rsid w:val="001C4BAB"/>
    <w:rsid w:val="001C4D70"/>
    <w:rsid w:val="001C4DE7"/>
    <w:rsid w:val="001C6044"/>
    <w:rsid w:val="001C6752"/>
    <w:rsid w:val="001C7DF6"/>
    <w:rsid w:val="001D01A8"/>
    <w:rsid w:val="001D03B9"/>
    <w:rsid w:val="001D5499"/>
    <w:rsid w:val="001D6085"/>
    <w:rsid w:val="001D617B"/>
    <w:rsid w:val="001D726F"/>
    <w:rsid w:val="001E11CE"/>
    <w:rsid w:val="001E1272"/>
    <w:rsid w:val="001E2360"/>
    <w:rsid w:val="001E23AC"/>
    <w:rsid w:val="001E261F"/>
    <w:rsid w:val="001E2A55"/>
    <w:rsid w:val="001E3965"/>
    <w:rsid w:val="001E42A9"/>
    <w:rsid w:val="001E4528"/>
    <w:rsid w:val="001E455A"/>
    <w:rsid w:val="001E5119"/>
    <w:rsid w:val="001E5350"/>
    <w:rsid w:val="001E5D29"/>
    <w:rsid w:val="001E65BD"/>
    <w:rsid w:val="001E6C87"/>
    <w:rsid w:val="001E6FC7"/>
    <w:rsid w:val="001E7A98"/>
    <w:rsid w:val="001E7E21"/>
    <w:rsid w:val="001F08AF"/>
    <w:rsid w:val="001F16BA"/>
    <w:rsid w:val="001F6035"/>
    <w:rsid w:val="001F6897"/>
    <w:rsid w:val="001F70BE"/>
    <w:rsid w:val="001F728E"/>
    <w:rsid w:val="001F77C1"/>
    <w:rsid w:val="001F7C8B"/>
    <w:rsid w:val="002009AA"/>
    <w:rsid w:val="002009B2"/>
    <w:rsid w:val="00202E10"/>
    <w:rsid w:val="002031DC"/>
    <w:rsid w:val="00203421"/>
    <w:rsid w:val="00203E05"/>
    <w:rsid w:val="002049B6"/>
    <w:rsid w:val="002052E8"/>
    <w:rsid w:val="00205419"/>
    <w:rsid w:val="00205B43"/>
    <w:rsid w:val="00205DBC"/>
    <w:rsid w:val="00205ED5"/>
    <w:rsid w:val="00206A20"/>
    <w:rsid w:val="00206DAD"/>
    <w:rsid w:val="00210DB1"/>
    <w:rsid w:val="00211313"/>
    <w:rsid w:val="00211CC6"/>
    <w:rsid w:val="0021332C"/>
    <w:rsid w:val="002150A5"/>
    <w:rsid w:val="002151CB"/>
    <w:rsid w:val="00216725"/>
    <w:rsid w:val="00216C22"/>
    <w:rsid w:val="00217EE5"/>
    <w:rsid w:val="002205FD"/>
    <w:rsid w:val="002216D2"/>
    <w:rsid w:val="00221BE9"/>
    <w:rsid w:val="00221D23"/>
    <w:rsid w:val="00222955"/>
    <w:rsid w:val="00223622"/>
    <w:rsid w:val="0022506B"/>
    <w:rsid w:val="00225A01"/>
    <w:rsid w:val="00226EDA"/>
    <w:rsid w:val="002277D9"/>
    <w:rsid w:val="00231261"/>
    <w:rsid w:val="00231DDD"/>
    <w:rsid w:val="00231E3F"/>
    <w:rsid w:val="00231FA1"/>
    <w:rsid w:val="002320DC"/>
    <w:rsid w:val="0023303F"/>
    <w:rsid w:val="00233584"/>
    <w:rsid w:val="002337D9"/>
    <w:rsid w:val="00235BF4"/>
    <w:rsid w:val="00235D7F"/>
    <w:rsid w:val="00235E73"/>
    <w:rsid w:val="0023694B"/>
    <w:rsid w:val="002369D0"/>
    <w:rsid w:val="00240810"/>
    <w:rsid w:val="0024272B"/>
    <w:rsid w:val="00243069"/>
    <w:rsid w:val="002433D4"/>
    <w:rsid w:val="00243FB9"/>
    <w:rsid w:val="00244248"/>
    <w:rsid w:val="00244D84"/>
    <w:rsid w:val="002459D2"/>
    <w:rsid w:val="0024708B"/>
    <w:rsid w:val="00247864"/>
    <w:rsid w:val="002518AB"/>
    <w:rsid w:val="00251D4E"/>
    <w:rsid w:val="00253479"/>
    <w:rsid w:val="002553C4"/>
    <w:rsid w:val="0025609E"/>
    <w:rsid w:val="0025617A"/>
    <w:rsid w:val="002563BE"/>
    <w:rsid w:val="002574F7"/>
    <w:rsid w:val="00257FEC"/>
    <w:rsid w:val="00261CD1"/>
    <w:rsid w:val="00263D4D"/>
    <w:rsid w:val="00264571"/>
    <w:rsid w:val="0026500F"/>
    <w:rsid w:val="0026788D"/>
    <w:rsid w:val="00270E58"/>
    <w:rsid w:val="0027105D"/>
    <w:rsid w:val="00271D1B"/>
    <w:rsid w:val="00273488"/>
    <w:rsid w:val="002739B5"/>
    <w:rsid w:val="00273DB4"/>
    <w:rsid w:val="00273DD8"/>
    <w:rsid w:val="00273F3B"/>
    <w:rsid w:val="00274254"/>
    <w:rsid w:val="00275EC1"/>
    <w:rsid w:val="00276B25"/>
    <w:rsid w:val="00276C0D"/>
    <w:rsid w:val="00276E28"/>
    <w:rsid w:val="002779FC"/>
    <w:rsid w:val="00277E44"/>
    <w:rsid w:val="0028057D"/>
    <w:rsid w:val="00281636"/>
    <w:rsid w:val="002817A3"/>
    <w:rsid w:val="00284AE5"/>
    <w:rsid w:val="00286063"/>
    <w:rsid w:val="00286544"/>
    <w:rsid w:val="002867D7"/>
    <w:rsid w:val="00286BE8"/>
    <w:rsid w:val="00287419"/>
    <w:rsid w:val="002903ED"/>
    <w:rsid w:val="0029107B"/>
    <w:rsid w:val="002913BA"/>
    <w:rsid w:val="00291F9E"/>
    <w:rsid w:val="00293D69"/>
    <w:rsid w:val="00294325"/>
    <w:rsid w:val="002945B8"/>
    <w:rsid w:val="0029566F"/>
    <w:rsid w:val="00295916"/>
    <w:rsid w:val="00295B43"/>
    <w:rsid w:val="00295F8C"/>
    <w:rsid w:val="00296199"/>
    <w:rsid w:val="00297112"/>
    <w:rsid w:val="0029751E"/>
    <w:rsid w:val="002A0182"/>
    <w:rsid w:val="002A0C07"/>
    <w:rsid w:val="002A117F"/>
    <w:rsid w:val="002A2656"/>
    <w:rsid w:val="002A2815"/>
    <w:rsid w:val="002A2D29"/>
    <w:rsid w:val="002A4708"/>
    <w:rsid w:val="002A4909"/>
    <w:rsid w:val="002A4B52"/>
    <w:rsid w:val="002A6300"/>
    <w:rsid w:val="002A7326"/>
    <w:rsid w:val="002B2418"/>
    <w:rsid w:val="002B26A7"/>
    <w:rsid w:val="002B3334"/>
    <w:rsid w:val="002B354B"/>
    <w:rsid w:val="002B6ABC"/>
    <w:rsid w:val="002B761B"/>
    <w:rsid w:val="002B795E"/>
    <w:rsid w:val="002B7E5E"/>
    <w:rsid w:val="002C0750"/>
    <w:rsid w:val="002C0BBF"/>
    <w:rsid w:val="002C1435"/>
    <w:rsid w:val="002C1A26"/>
    <w:rsid w:val="002C2468"/>
    <w:rsid w:val="002C2DA2"/>
    <w:rsid w:val="002C43EC"/>
    <w:rsid w:val="002C44BF"/>
    <w:rsid w:val="002C4594"/>
    <w:rsid w:val="002C5878"/>
    <w:rsid w:val="002C61EC"/>
    <w:rsid w:val="002C6577"/>
    <w:rsid w:val="002C7072"/>
    <w:rsid w:val="002C7121"/>
    <w:rsid w:val="002C718F"/>
    <w:rsid w:val="002C7ED2"/>
    <w:rsid w:val="002D02C2"/>
    <w:rsid w:val="002D03FF"/>
    <w:rsid w:val="002D0496"/>
    <w:rsid w:val="002D3627"/>
    <w:rsid w:val="002D3F72"/>
    <w:rsid w:val="002D5153"/>
    <w:rsid w:val="002D60B0"/>
    <w:rsid w:val="002D631E"/>
    <w:rsid w:val="002E02ED"/>
    <w:rsid w:val="002E13AF"/>
    <w:rsid w:val="002E2045"/>
    <w:rsid w:val="002E24F1"/>
    <w:rsid w:val="002E2D3B"/>
    <w:rsid w:val="002E429D"/>
    <w:rsid w:val="002E5032"/>
    <w:rsid w:val="002E553F"/>
    <w:rsid w:val="002E5699"/>
    <w:rsid w:val="002E6F17"/>
    <w:rsid w:val="002E75FB"/>
    <w:rsid w:val="002E7A19"/>
    <w:rsid w:val="002F2476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BC1"/>
    <w:rsid w:val="002F6E78"/>
    <w:rsid w:val="00300DE7"/>
    <w:rsid w:val="00302CE9"/>
    <w:rsid w:val="00303536"/>
    <w:rsid w:val="00304A84"/>
    <w:rsid w:val="00305DAC"/>
    <w:rsid w:val="003101DE"/>
    <w:rsid w:val="003114CA"/>
    <w:rsid w:val="00311FC1"/>
    <w:rsid w:val="00313BBC"/>
    <w:rsid w:val="00314CEA"/>
    <w:rsid w:val="00317B79"/>
    <w:rsid w:val="00320B91"/>
    <w:rsid w:val="00321874"/>
    <w:rsid w:val="003219EE"/>
    <w:rsid w:val="00322297"/>
    <w:rsid w:val="003246A3"/>
    <w:rsid w:val="003254D8"/>
    <w:rsid w:val="00326725"/>
    <w:rsid w:val="003269C5"/>
    <w:rsid w:val="00326FA3"/>
    <w:rsid w:val="00327A66"/>
    <w:rsid w:val="0033003F"/>
    <w:rsid w:val="00330CD5"/>
    <w:rsid w:val="003313BD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441"/>
    <w:rsid w:val="003406E9"/>
    <w:rsid w:val="00340FBE"/>
    <w:rsid w:val="003416D2"/>
    <w:rsid w:val="00342739"/>
    <w:rsid w:val="003438E4"/>
    <w:rsid w:val="00343CCA"/>
    <w:rsid w:val="00344912"/>
    <w:rsid w:val="00344A80"/>
    <w:rsid w:val="003456F9"/>
    <w:rsid w:val="00347635"/>
    <w:rsid w:val="00347F48"/>
    <w:rsid w:val="00352F46"/>
    <w:rsid w:val="0035314C"/>
    <w:rsid w:val="00353AF9"/>
    <w:rsid w:val="003547DF"/>
    <w:rsid w:val="00354F62"/>
    <w:rsid w:val="0035627B"/>
    <w:rsid w:val="00360972"/>
    <w:rsid w:val="00361CEF"/>
    <w:rsid w:val="00362015"/>
    <w:rsid w:val="0036319A"/>
    <w:rsid w:val="00363A11"/>
    <w:rsid w:val="003643D6"/>
    <w:rsid w:val="003643E4"/>
    <w:rsid w:val="003657AA"/>
    <w:rsid w:val="00365DAE"/>
    <w:rsid w:val="00365F2A"/>
    <w:rsid w:val="003664E2"/>
    <w:rsid w:val="003668AD"/>
    <w:rsid w:val="00366CCD"/>
    <w:rsid w:val="00367201"/>
    <w:rsid w:val="00370380"/>
    <w:rsid w:val="00370998"/>
    <w:rsid w:val="00371358"/>
    <w:rsid w:val="00371729"/>
    <w:rsid w:val="00372691"/>
    <w:rsid w:val="003729EC"/>
    <w:rsid w:val="003742C8"/>
    <w:rsid w:val="003742FD"/>
    <w:rsid w:val="00374A4B"/>
    <w:rsid w:val="00374D2F"/>
    <w:rsid w:val="00374D58"/>
    <w:rsid w:val="00375127"/>
    <w:rsid w:val="00376145"/>
    <w:rsid w:val="003768EF"/>
    <w:rsid w:val="003774C2"/>
    <w:rsid w:val="00377CFE"/>
    <w:rsid w:val="003812FD"/>
    <w:rsid w:val="00384FEC"/>
    <w:rsid w:val="00385508"/>
    <w:rsid w:val="0038686C"/>
    <w:rsid w:val="00386B9F"/>
    <w:rsid w:val="0038759F"/>
    <w:rsid w:val="00392EAF"/>
    <w:rsid w:val="003939E3"/>
    <w:rsid w:val="00393C2B"/>
    <w:rsid w:val="00394332"/>
    <w:rsid w:val="00397D9B"/>
    <w:rsid w:val="003A3C4E"/>
    <w:rsid w:val="003A44AB"/>
    <w:rsid w:val="003A6487"/>
    <w:rsid w:val="003A684C"/>
    <w:rsid w:val="003B0079"/>
    <w:rsid w:val="003B04A5"/>
    <w:rsid w:val="003B0BBB"/>
    <w:rsid w:val="003B0C48"/>
    <w:rsid w:val="003B0DFE"/>
    <w:rsid w:val="003B19D6"/>
    <w:rsid w:val="003B2988"/>
    <w:rsid w:val="003B2ADA"/>
    <w:rsid w:val="003B2BF7"/>
    <w:rsid w:val="003B477C"/>
    <w:rsid w:val="003B5CAE"/>
    <w:rsid w:val="003B6D6A"/>
    <w:rsid w:val="003B77D7"/>
    <w:rsid w:val="003C0795"/>
    <w:rsid w:val="003C08B4"/>
    <w:rsid w:val="003C1368"/>
    <w:rsid w:val="003C14CD"/>
    <w:rsid w:val="003C1653"/>
    <w:rsid w:val="003C1F4C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C15"/>
    <w:rsid w:val="003D31E9"/>
    <w:rsid w:val="003D4A7A"/>
    <w:rsid w:val="003D5580"/>
    <w:rsid w:val="003D57FD"/>
    <w:rsid w:val="003E0044"/>
    <w:rsid w:val="003E010C"/>
    <w:rsid w:val="003E21FE"/>
    <w:rsid w:val="003E25BF"/>
    <w:rsid w:val="003E3E53"/>
    <w:rsid w:val="003E4C46"/>
    <w:rsid w:val="003E67F5"/>
    <w:rsid w:val="003E7757"/>
    <w:rsid w:val="003F111F"/>
    <w:rsid w:val="003F2722"/>
    <w:rsid w:val="003F2725"/>
    <w:rsid w:val="003F33E9"/>
    <w:rsid w:val="003F3BBB"/>
    <w:rsid w:val="003F3D68"/>
    <w:rsid w:val="003F44CE"/>
    <w:rsid w:val="003F4B76"/>
    <w:rsid w:val="003F567B"/>
    <w:rsid w:val="003F7998"/>
    <w:rsid w:val="00401206"/>
    <w:rsid w:val="004014A7"/>
    <w:rsid w:val="00402055"/>
    <w:rsid w:val="00402ACD"/>
    <w:rsid w:val="00402F3E"/>
    <w:rsid w:val="004033FD"/>
    <w:rsid w:val="00403442"/>
    <w:rsid w:val="00403DAF"/>
    <w:rsid w:val="00403FF4"/>
    <w:rsid w:val="004064C6"/>
    <w:rsid w:val="00406DD3"/>
    <w:rsid w:val="004109F8"/>
    <w:rsid w:val="00410F03"/>
    <w:rsid w:val="00411BDF"/>
    <w:rsid w:val="0041478D"/>
    <w:rsid w:val="00414E02"/>
    <w:rsid w:val="00414EEF"/>
    <w:rsid w:val="00415247"/>
    <w:rsid w:val="00415C0B"/>
    <w:rsid w:val="00417111"/>
    <w:rsid w:val="0041765B"/>
    <w:rsid w:val="00420A96"/>
    <w:rsid w:val="004212AC"/>
    <w:rsid w:val="004214F1"/>
    <w:rsid w:val="00421717"/>
    <w:rsid w:val="0042260B"/>
    <w:rsid w:val="00423ECF"/>
    <w:rsid w:val="004242E9"/>
    <w:rsid w:val="0042554D"/>
    <w:rsid w:val="00425F75"/>
    <w:rsid w:val="00430D2A"/>
    <w:rsid w:val="00430F3B"/>
    <w:rsid w:val="004324D4"/>
    <w:rsid w:val="00433F10"/>
    <w:rsid w:val="0043400F"/>
    <w:rsid w:val="00434863"/>
    <w:rsid w:val="004358CA"/>
    <w:rsid w:val="00436688"/>
    <w:rsid w:val="00436F40"/>
    <w:rsid w:val="00441B4C"/>
    <w:rsid w:val="00442114"/>
    <w:rsid w:val="00442F85"/>
    <w:rsid w:val="004444E8"/>
    <w:rsid w:val="00444D95"/>
    <w:rsid w:val="0044509E"/>
    <w:rsid w:val="0044596C"/>
    <w:rsid w:val="00446A9A"/>
    <w:rsid w:val="004508BA"/>
    <w:rsid w:val="00450A13"/>
    <w:rsid w:val="0045336F"/>
    <w:rsid w:val="004541F6"/>
    <w:rsid w:val="00456C0E"/>
    <w:rsid w:val="00456CFA"/>
    <w:rsid w:val="00457C72"/>
    <w:rsid w:val="0046042E"/>
    <w:rsid w:val="0046088A"/>
    <w:rsid w:val="0046158E"/>
    <w:rsid w:val="00461A44"/>
    <w:rsid w:val="00463667"/>
    <w:rsid w:val="004652C4"/>
    <w:rsid w:val="004656CB"/>
    <w:rsid w:val="00466D6C"/>
    <w:rsid w:val="004700CD"/>
    <w:rsid w:val="00472022"/>
    <w:rsid w:val="0047263F"/>
    <w:rsid w:val="004740EF"/>
    <w:rsid w:val="00474C61"/>
    <w:rsid w:val="004750A8"/>
    <w:rsid w:val="0047520F"/>
    <w:rsid w:val="004752CE"/>
    <w:rsid w:val="00475C22"/>
    <w:rsid w:val="00475C84"/>
    <w:rsid w:val="00480A45"/>
    <w:rsid w:val="004824A8"/>
    <w:rsid w:val="004844DF"/>
    <w:rsid w:val="00484809"/>
    <w:rsid w:val="00485076"/>
    <w:rsid w:val="00487B9B"/>
    <w:rsid w:val="004900EF"/>
    <w:rsid w:val="00490D26"/>
    <w:rsid w:val="00491953"/>
    <w:rsid w:val="00491A74"/>
    <w:rsid w:val="00493B39"/>
    <w:rsid w:val="00493F57"/>
    <w:rsid w:val="004946E9"/>
    <w:rsid w:val="0049526C"/>
    <w:rsid w:val="004952DF"/>
    <w:rsid w:val="00495619"/>
    <w:rsid w:val="004957E2"/>
    <w:rsid w:val="00496899"/>
    <w:rsid w:val="00496F37"/>
    <w:rsid w:val="004A0407"/>
    <w:rsid w:val="004A122A"/>
    <w:rsid w:val="004A1681"/>
    <w:rsid w:val="004A45E4"/>
    <w:rsid w:val="004A4C03"/>
    <w:rsid w:val="004A740E"/>
    <w:rsid w:val="004B0909"/>
    <w:rsid w:val="004B1689"/>
    <w:rsid w:val="004B2862"/>
    <w:rsid w:val="004B2A1C"/>
    <w:rsid w:val="004B5F69"/>
    <w:rsid w:val="004B7A2F"/>
    <w:rsid w:val="004C00F5"/>
    <w:rsid w:val="004C038D"/>
    <w:rsid w:val="004C05DE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6A93"/>
    <w:rsid w:val="004C6FCC"/>
    <w:rsid w:val="004C7F41"/>
    <w:rsid w:val="004D2898"/>
    <w:rsid w:val="004D2917"/>
    <w:rsid w:val="004D2D22"/>
    <w:rsid w:val="004D30B9"/>
    <w:rsid w:val="004D340A"/>
    <w:rsid w:val="004D36D3"/>
    <w:rsid w:val="004D4046"/>
    <w:rsid w:val="004D41D0"/>
    <w:rsid w:val="004D4D79"/>
    <w:rsid w:val="004D5D73"/>
    <w:rsid w:val="004D6482"/>
    <w:rsid w:val="004E07C3"/>
    <w:rsid w:val="004E09BE"/>
    <w:rsid w:val="004E2127"/>
    <w:rsid w:val="004E233A"/>
    <w:rsid w:val="004E2521"/>
    <w:rsid w:val="004E46BD"/>
    <w:rsid w:val="004E4709"/>
    <w:rsid w:val="004E48F1"/>
    <w:rsid w:val="004E5378"/>
    <w:rsid w:val="004E5F71"/>
    <w:rsid w:val="004E67C8"/>
    <w:rsid w:val="004E68E6"/>
    <w:rsid w:val="004F0391"/>
    <w:rsid w:val="004F0EB5"/>
    <w:rsid w:val="004F1338"/>
    <w:rsid w:val="004F164E"/>
    <w:rsid w:val="004F194F"/>
    <w:rsid w:val="004F3B0A"/>
    <w:rsid w:val="004F3F5A"/>
    <w:rsid w:val="004F4D68"/>
    <w:rsid w:val="004F4EF5"/>
    <w:rsid w:val="004F546E"/>
    <w:rsid w:val="004F5888"/>
    <w:rsid w:val="004F6319"/>
    <w:rsid w:val="004F6691"/>
    <w:rsid w:val="004F6AE3"/>
    <w:rsid w:val="004F6C53"/>
    <w:rsid w:val="00501460"/>
    <w:rsid w:val="005017F3"/>
    <w:rsid w:val="00502110"/>
    <w:rsid w:val="0050241C"/>
    <w:rsid w:val="0050354B"/>
    <w:rsid w:val="005038F8"/>
    <w:rsid w:val="00503970"/>
    <w:rsid w:val="0050593A"/>
    <w:rsid w:val="0050623F"/>
    <w:rsid w:val="00506588"/>
    <w:rsid w:val="005109F6"/>
    <w:rsid w:val="00512054"/>
    <w:rsid w:val="005125E3"/>
    <w:rsid w:val="00513012"/>
    <w:rsid w:val="005133CE"/>
    <w:rsid w:val="005143E8"/>
    <w:rsid w:val="0051491A"/>
    <w:rsid w:val="00514A7D"/>
    <w:rsid w:val="00515994"/>
    <w:rsid w:val="0051642D"/>
    <w:rsid w:val="00520032"/>
    <w:rsid w:val="0052054C"/>
    <w:rsid w:val="00521441"/>
    <w:rsid w:val="0052204A"/>
    <w:rsid w:val="005221EC"/>
    <w:rsid w:val="005226D4"/>
    <w:rsid w:val="00522EF9"/>
    <w:rsid w:val="005233CD"/>
    <w:rsid w:val="005234D2"/>
    <w:rsid w:val="00523FB8"/>
    <w:rsid w:val="00525655"/>
    <w:rsid w:val="00525A70"/>
    <w:rsid w:val="00526C62"/>
    <w:rsid w:val="0052794E"/>
    <w:rsid w:val="00527F05"/>
    <w:rsid w:val="00527F9A"/>
    <w:rsid w:val="00531A51"/>
    <w:rsid w:val="005320A5"/>
    <w:rsid w:val="005321FA"/>
    <w:rsid w:val="005323E7"/>
    <w:rsid w:val="005326A9"/>
    <w:rsid w:val="00532AF4"/>
    <w:rsid w:val="00532F18"/>
    <w:rsid w:val="00533406"/>
    <w:rsid w:val="00533E5E"/>
    <w:rsid w:val="00533EF9"/>
    <w:rsid w:val="005345FE"/>
    <w:rsid w:val="005347E7"/>
    <w:rsid w:val="00535E3A"/>
    <w:rsid w:val="00535FC7"/>
    <w:rsid w:val="0053650D"/>
    <w:rsid w:val="00536EEB"/>
    <w:rsid w:val="00537240"/>
    <w:rsid w:val="005417E4"/>
    <w:rsid w:val="00542876"/>
    <w:rsid w:val="00542FF7"/>
    <w:rsid w:val="0054312E"/>
    <w:rsid w:val="00543370"/>
    <w:rsid w:val="0054369E"/>
    <w:rsid w:val="00543E32"/>
    <w:rsid w:val="00545819"/>
    <w:rsid w:val="0054675B"/>
    <w:rsid w:val="00547228"/>
    <w:rsid w:val="005477E6"/>
    <w:rsid w:val="005530FA"/>
    <w:rsid w:val="005532F6"/>
    <w:rsid w:val="0055443C"/>
    <w:rsid w:val="0055504E"/>
    <w:rsid w:val="00556100"/>
    <w:rsid w:val="00556454"/>
    <w:rsid w:val="00556676"/>
    <w:rsid w:val="00556872"/>
    <w:rsid w:val="005605FD"/>
    <w:rsid w:val="00561077"/>
    <w:rsid w:val="00561415"/>
    <w:rsid w:val="00562A56"/>
    <w:rsid w:val="00563941"/>
    <w:rsid w:val="00564B12"/>
    <w:rsid w:val="005658DD"/>
    <w:rsid w:val="00565900"/>
    <w:rsid w:val="0056607D"/>
    <w:rsid w:val="005719D2"/>
    <w:rsid w:val="00571F6D"/>
    <w:rsid w:val="00572AB1"/>
    <w:rsid w:val="00574762"/>
    <w:rsid w:val="00575095"/>
    <w:rsid w:val="00575A67"/>
    <w:rsid w:val="00575EF3"/>
    <w:rsid w:val="00576CAB"/>
    <w:rsid w:val="00577133"/>
    <w:rsid w:val="0058070C"/>
    <w:rsid w:val="00583D0E"/>
    <w:rsid w:val="00584785"/>
    <w:rsid w:val="00587873"/>
    <w:rsid w:val="00587EF8"/>
    <w:rsid w:val="00587FD4"/>
    <w:rsid w:val="005900F3"/>
    <w:rsid w:val="00590DD7"/>
    <w:rsid w:val="005931A9"/>
    <w:rsid w:val="005937CB"/>
    <w:rsid w:val="00594502"/>
    <w:rsid w:val="0059561B"/>
    <w:rsid w:val="00595A19"/>
    <w:rsid w:val="00595B99"/>
    <w:rsid w:val="005A1094"/>
    <w:rsid w:val="005A1578"/>
    <w:rsid w:val="005A1642"/>
    <w:rsid w:val="005A3198"/>
    <w:rsid w:val="005A3C7A"/>
    <w:rsid w:val="005A4E52"/>
    <w:rsid w:val="005A5A8D"/>
    <w:rsid w:val="005A7AEC"/>
    <w:rsid w:val="005B1A9C"/>
    <w:rsid w:val="005B2121"/>
    <w:rsid w:val="005B3A91"/>
    <w:rsid w:val="005B3BDE"/>
    <w:rsid w:val="005B415F"/>
    <w:rsid w:val="005B4A11"/>
    <w:rsid w:val="005B577C"/>
    <w:rsid w:val="005B5B9A"/>
    <w:rsid w:val="005B5FCE"/>
    <w:rsid w:val="005B6D76"/>
    <w:rsid w:val="005B7CD6"/>
    <w:rsid w:val="005C050E"/>
    <w:rsid w:val="005C18A9"/>
    <w:rsid w:val="005C2CE6"/>
    <w:rsid w:val="005C4551"/>
    <w:rsid w:val="005C64F1"/>
    <w:rsid w:val="005C68C2"/>
    <w:rsid w:val="005C6F8C"/>
    <w:rsid w:val="005D00EF"/>
    <w:rsid w:val="005D0BCD"/>
    <w:rsid w:val="005D0FF8"/>
    <w:rsid w:val="005D1444"/>
    <w:rsid w:val="005D1CC5"/>
    <w:rsid w:val="005D22A8"/>
    <w:rsid w:val="005D2ACF"/>
    <w:rsid w:val="005D3345"/>
    <w:rsid w:val="005D3696"/>
    <w:rsid w:val="005D6291"/>
    <w:rsid w:val="005D6594"/>
    <w:rsid w:val="005D6712"/>
    <w:rsid w:val="005D6BA9"/>
    <w:rsid w:val="005D7091"/>
    <w:rsid w:val="005E0ACF"/>
    <w:rsid w:val="005E13E6"/>
    <w:rsid w:val="005E1A02"/>
    <w:rsid w:val="005E2083"/>
    <w:rsid w:val="005E3129"/>
    <w:rsid w:val="005E3C18"/>
    <w:rsid w:val="005E3DE6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2D18"/>
    <w:rsid w:val="005F3537"/>
    <w:rsid w:val="005F3F36"/>
    <w:rsid w:val="005F4BA7"/>
    <w:rsid w:val="005F52CA"/>
    <w:rsid w:val="005F7E83"/>
    <w:rsid w:val="005F7EF0"/>
    <w:rsid w:val="006004E4"/>
    <w:rsid w:val="0060097C"/>
    <w:rsid w:val="00602402"/>
    <w:rsid w:val="00602408"/>
    <w:rsid w:val="00602C74"/>
    <w:rsid w:val="00602E89"/>
    <w:rsid w:val="00604F00"/>
    <w:rsid w:val="006061E0"/>
    <w:rsid w:val="0060647B"/>
    <w:rsid w:val="006077A4"/>
    <w:rsid w:val="0061073A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0984"/>
    <w:rsid w:val="0062115E"/>
    <w:rsid w:val="00621C5C"/>
    <w:rsid w:val="0062229E"/>
    <w:rsid w:val="00626821"/>
    <w:rsid w:val="006273B7"/>
    <w:rsid w:val="00627E6D"/>
    <w:rsid w:val="006308B5"/>
    <w:rsid w:val="006310F8"/>
    <w:rsid w:val="006311DA"/>
    <w:rsid w:val="00631AD6"/>
    <w:rsid w:val="00631DFA"/>
    <w:rsid w:val="00631EC4"/>
    <w:rsid w:val="006322BC"/>
    <w:rsid w:val="00632EFF"/>
    <w:rsid w:val="00634231"/>
    <w:rsid w:val="0063433F"/>
    <w:rsid w:val="006348BA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3D9B"/>
    <w:rsid w:val="006446CC"/>
    <w:rsid w:val="006448D0"/>
    <w:rsid w:val="006448F3"/>
    <w:rsid w:val="00644C3F"/>
    <w:rsid w:val="00644CEF"/>
    <w:rsid w:val="00644DF4"/>
    <w:rsid w:val="00645760"/>
    <w:rsid w:val="00645F8A"/>
    <w:rsid w:val="00647437"/>
    <w:rsid w:val="00650ED1"/>
    <w:rsid w:val="00651F9C"/>
    <w:rsid w:val="00652C0A"/>
    <w:rsid w:val="00654C82"/>
    <w:rsid w:val="00654D28"/>
    <w:rsid w:val="0065537C"/>
    <w:rsid w:val="0065648A"/>
    <w:rsid w:val="0065664F"/>
    <w:rsid w:val="00656747"/>
    <w:rsid w:val="0066058D"/>
    <w:rsid w:val="00661844"/>
    <w:rsid w:val="00661933"/>
    <w:rsid w:val="00661ABA"/>
    <w:rsid w:val="00662A1C"/>
    <w:rsid w:val="0066411F"/>
    <w:rsid w:val="0066424E"/>
    <w:rsid w:val="00664BBC"/>
    <w:rsid w:val="0066592C"/>
    <w:rsid w:val="006663E5"/>
    <w:rsid w:val="006678A0"/>
    <w:rsid w:val="00670EBD"/>
    <w:rsid w:val="00674E49"/>
    <w:rsid w:val="0067618D"/>
    <w:rsid w:val="006803B8"/>
    <w:rsid w:val="00680A6F"/>
    <w:rsid w:val="00682701"/>
    <w:rsid w:val="006829C9"/>
    <w:rsid w:val="00682CEF"/>
    <w:rsid w:val="00683D4C"/>
    <w:rsid w:val="0068603A"/>
    <w:rsid w:val="006902B5"/>
    <w:rsid w:val="006907A4"/>
    <w:rsid w:val="00691A1F"/>
    <w:rsid w:val="006925DA"/>
    <w:rsid w:val="0069349F"/>
    <w:rsid w:val="00693DF9"/>
    <w:rsid w:val="00693EE7"/>
    <w:rsid w:val="00694FB9"/>
    <w:rsid w:val="006956E5"/>
    <w:rsid w:val="00696E2B"/>
    <w:rsid w:val="006976D4"/>
    <w:rsid w:val="00697E32"/>
    <w:rsid w:val="006A0FF2"/>
    <w:rsid w:val="006A1845"/>
    <w:rsid w:val="006A2A53"/>
    <w:rsid w:val="006A336E"/>
    <w:rsid w:val="006A67D7"/>
    <w:rsid w:val="006A6B8E"/>
    <w:rsid w:val="006A7F52"/>
    <w:rsid w:val="006B1220"/>
    <w:rsid w:val="006B2506"/>
    <w:rsid w:val="006B32E5"/>
    <w:rsid w:val="006B3593"/>
    <w:rsid w:val="006B408A"/>
    <w:rsid w:val="006B40FC"/>
    <w:rsid w:val="006B68B1"/>
    <w:rsid w:val="006B75F9"/>
    <w:rsid w:val="006B7C4B"/>
    <w:rsid w:val="006C3725"/>
    <w:rsid w:val="006C3A23"/>
    <w:rsid w:val="006C3BD9"/>
    <w:rsid w:val="006C54B8"/>
    <w:rsid w:val="006C57DB"/>
    <w:rsid w:val="006C5F2F"/>
    <w:rsid w:val="006C6869"/>
    <w:rsid w:val="006D0A20"/>
    <w:rsid w:val="006D156B"/>
    <w:rsid w:val="006D1772"/>
    <w:rsid w:val="006D2673"/>
    <w:rsid w:val="006D5777"/>
    <w:rsid w:val="006D5B96"/>
    <w:rsid w:val="006D5F00"/>
    <w:rsid w:val="006E14CE"/>
    <w:rsid w:val="006E261C"/>
    <w:rsid w:val="006E277B"/>
    <w:rsid w:val="006E2F97"/>
    <w:rsid w:val="006E300C"/>
    <w:rsid w:val="006E4CC5"/>
    <w:rsid w:val="006E5447"/>
    <w:rsid w:val="006E5733"/>
    <w:rsid w:val="006E6339"/>
    <w:rsid w:val="006E64BA"/>
    <w:rsid w:val="006E67DF"/>
    <w:rsid w:val="006E73F1"/>
    <w:rsid w:val="006F1AB1"/>
    <w:rsid w:val="006F27ED"/>
    <w:rsid w:val="006F3666"/>
    <w:rsid w:val="006F5062"/>
    <w:rsid w:val="006F50EE"/>
    <w:rsid w:val="006F57C3"/>
    <w:rsid w:val="006F5871"/>
    <w:rsid w:val="006F5C96"/>
    <w:rsid w:val="006F5F40"/>
    <w:rsid w:val="006F6378"/>
    <w:rsid w:val="006F6E99"/>
    <w:rsid w:val="00701836"/>
    <w:rsid w:val="0070339D"/>
    <w:rsid w:val="0070347C"/>
    <w:rsid w:val="007037E3"/>
    <w:rsid w:val="00703813"/>
    <w:rsid w:val="00706038"/>
    <w:rsid w:val="0070671E"/>
    <w:rsid w:val="007072E8"/>
    <w:rsid w:val="00710B28"/>
    <w:rsid w:val="0071143E"/>
    <w:rsid w:val="00711A80"/>
    <w:rsid w:val="00711FDF"/>
    <w:rsid w:val="00713A9D"/>
    <w:rsid w:val="00713CBB"/>
    <w:rsid w:val="007151D3"/>
    <w:rsid w:val="007157F1"/>
    <w:rsid w:val="00720238"/>
    <w:rsid w:val="00722019"/>
    <w:rsid w:val="00722E57"/>
    <w:rsid w:val="007230ED"/>
    <w:rsid w:val="007233E5"/>
    <w:rsid w:val="0072355A"/>
    <w:rsid w:val="007238ED"/>
    <w:rsid w:val="00724CEA"/>
    <w:rsid w:val="007268E1"/>
    <w:rsid w:val="00726BEB"/>
    <w:rsid w:val="00726C07"/>
    <w:rsid w:val="00727005"/>
    <w:rsid w:val="007276DE"/>
    <w:rsid w:val="00730FBB"/>
    <w:rsid w:val="00732139"/>
    <w:rsid w:val="007323CD"/>
    <w:rsid w:val="0073588A"/>
    <w:rsid w:val="00736F4A"/>
    <w:rsid w:val="00737C28"/>
    <w:rsid w:val="00741920"/>
    <w:rsid w:val="00741A46"/>
    <w:rsid w:val="007429CA"/>
    <w:rsid w:val="00742D6B"/>
    <w:rsid w:val="007443EE"/>
    <w:rsid w:val="0074443B"/>
    <w:rsid w:val="00744EC1"/>
    <w:rsid w:val="00745804"/>
    <w:rsid w:val="00746466"/>
    <w:rsid w:val="0074649B"/>
    <w:rsid w:val="007470BD"/>
    <w:rsid w:val="00747E82"/>
    <w:rsid w:val="007531DC"/>
    <w:rsid w:val="00753D91"/>
    <w:rsid w:val="0075423D"/>
    <w:rsid w:val="00756660"/>
    <w:rsid w:val="0075673F"/>
    <w:rsid w:val="00757E7F"/>
    <w:rsid w:val="0076191F"/>
    <w:rsid w:val="007623E3"/>
    <w:rsid w:val="0076282A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A37"/>
    <w:rsid w:val="00766B26"/>
    <w:rsid w:val="00766DB9"/>
    <w:rsid w:val="007671F2"/>
    <w:rsid w:val="00767CDA"/>
    <w:rsid w:val="00770BC7"/>
    <w:rsid w:val="00772F0F"/>
    <w:rsid w:val="0077316B"/>
    <w:rsid w:val="00773D22"/>
    <w:rsid w:val="0077411D"/>
    <w:rsid w:val="00775735"/>
    <w:rsid w:val="007759C8"/>
    <w:rsid w:val="00776A2C"/>
    <w:rsid w:val="007778AE"/>
    <w:rsid w:val="00781613"/>
    <w:rsid w:val="00782F46"/>
    <w:rsid w:val="00783BD9"/>
    <w:rsid w:val="00785472"/>
    <w:rsid w:val="007856BD"/>
    <w:rsid w:val="0078619A"/>
    <w:rsid w:val="00786739"/>
    <w:rsid w:val="00786C22"/>
    <w:rsid w:val="00787980"/>
    <w:rsid w:val="00790410"/>
    <w:rsid w:val="007914F0"/>
    <w:rsid w:val="00791B48"/>
    <w:rsid w:val="00792667"/>
    <w:rsid w:val="00792FAB"/>
    <w:rsid w:val="007932BE"/>
    <w:rsid w:val="00795027"/>
    <w:rsid w:val="00795C5D"/>
    <w:rsid w:val="007A0A3B"/>
    <w:rsid w:val="007A35F0"/>
    <w:rsid w:val="007A3724"/>
    <w:rsid w:val="007A40BC"/>
    <w:rsid w:val="007A468E"/>
    <w:rsid w:val="007A4EC7"/>
    <w:rsid w:val="007A4FD3"/>
    <w:rsid w:val="007A606D"/>
    <w:rsid w:val="007A6FA9"/>
    <w:rsid w:val="007A75B3"/>
    <w:rsid w:val="007A7DC5"/>
    <w:rsid w:val="007B0B4C"/>
    <w:rsid w:val="007B197A"/>
    <w:rsid w:val="007B4EB7"/>
    <w:rsid w:val="007B52F8"/>
    <w:rsid w:val="007B7AB6"/>
    <w:rsid w:val="007B7B35"/>
    <w:rsid w:val="007C03AD"/>
    <w:rsid w:val="007C04EC"/>
    <w:rsid w:val="007C0939"/>
    <w:rsid w:val="007C1293"/>
    <w:rsid w:val="007C2ABA"/>
    <w:rsid w:val="007C2ED4"/>
    <w:rsid w:val="007C472A"/>
    <w:rsid w:val="007C55E7"/>
    <w:rsid w:val="007C57A4"/>
    <w:rsid w:val="007C6055"/>
    <w:rsid w:val="007C670B"/>
    <w:rsid w:val="007C68A5"/>
    <w:rsid w:val="007C6B63"/>
    <w:rsid w:val="007C7AB6"/>
    <w:rsid w:val="007D0000"/>
    <w:rsid w:val="007D04C4"/>
    <w:rsid w:val="007D06D0"/>
    <w:rsid w:val="007D1106"/>
    <w:rsid w:val="007D2A4A"/>
    <w:rsid w:val="007D3D2B"/>
    <w:rsid w:val="007D4C1C"/>
    <w:rsid w:val="007D6327"/>
    <w:rsid w:val="007D7D92"/>
    <w:rsid w:val="007E01EC"/>
    <w:rsid w:val="007E1104"/>
    <w:rsid w:val="007E1542"/>
    <w:rsid w:val="007E1BC2"/>
    <w:rsid w:val="007E2B4E"/>
    <w:rsid w:val="007E363E"/>
    <w:rsid w:val="007E3869"/>
    <w:rsid w:val="007E398F"/>
    <w:rsid w:val="007E42AD"/>
    <w:rsid w:val="007E4E7C"/>
    <w:rsid w:val="007E51CE"/>
    <w:rsid w:val="007E5439"/>
    <w:rsid w:val="007E57B9"/>
    <w:rsid w:val="007E5D3C"/>
    <w:rsid w:val="007E61DD"/>
    <w:rsid w:val="007E7095"/>
    <w:rsid w:val="007E7C78"/>
    <w:rsid w:val="007F1281"/>
    <w:rsid w:val="007F1746"/>
    <w:rsid w:val="007F1936"/>
    <w:rsid w:val="007F1D8B"/>
    <w:rsid w:val="007F20BE"/>
    <w:rsid w:val="007F246E"/>
    <w:rsid w:val="007F2611"/>
    <w:rsid w:val="007F2C9F"/>
    <w:rsid w:val="007F2DD2"/>
    <w:rsid w:val="007F5657"/>
    <w:rsid w:val="007F57AE"/>
    <w:rsid w:val="007F6709"/>
    <w:rsid w:val="007F6E7F"/>
    <w:rsid w:val="007F6E8D"/>
    <w:rsid w:val="007F74A1"/>
    <w:rsid w:val="007F750A"/>
    <w:rsid w:val="007F76A0"/>
    <w:rsid w:val="0080022B"/>
    <w:rsid w:val="00801520"/>
    <w:rsid w:val="00801672"/>
    <w:rsid w:val="00802740"/>
    <w:rsid w:val="00803A90"/>
    <w:rsid w:val="008043F1"/>
    <w:rsid w:val="008058FA"/>
    <w:rsid w:val="00806250"/>
    <w:rsid w:val="0081066E"/>
    <w:rsid w:val="00810CA2"/>
    <w:rsid w:val="008117D4"/>
    <w:rsid w:val="0081323B"/>
    <w:rsid w:val="008163F3"/>
    <w:rsid w:val="00816C10"/>
    <w:rsid w:val="0081769B"/>
    <w:rsid w:val="00817984"/>
    <w:rsid w:val="00817DDC"/>
    <w:rsid w:val="00822A39"/>
    <w:rsid w:val="00823E15"/>
    <w:rsid w:val="00823F8D"/>
    <w:rsid w:val="00826DDB"/>
    <w:rsid w:val="00830E48"/>
    <w:rsid w:val="00830FE1"/>
    <w:rsid w:val="008310EE"/>
    <w:rsid w:val="0083180F"/>
    <w:rsid w:val="00831DCC"/>
    <w:rsid w:val="00832408"/>
    <w:rsid w:val="00832443"/>
    <w:rsid w:val="0083298D"/>
    <w:rsid w:val="00832C25"/>
    <w:rsid w:val="0083331B"/>
    <w:rsid w:val="00833E88"/>
    <w:rsid w:val="00833F1C"/>
    <w:rsid w:val="008341D0"/>
    <w:rsid w:val="008347A3"/>
    <w:rsid w:val="00836D70"/>
    <w:rsid w:val="00837A0F"/>
    <w:rsid w:val="00837DB4"/>
    <w:rsid w:val="008409F9"/>
    <w:rsid w:val="00840EA6"/>
    <w:rsid w:val="008418B4"/>
    <w:rsid w:val="00841E9A"/>
    <w:rsid w:val="00843C30"/>
    <w:rsid w:val="00844604"/>
    <w:rsid w:val="00844E15"/>
    <w:rsid w:val="008468FA"/>
    <w:rsid w:val="00846B19"/>
    <w:rsid w:val="00846F62"/>
    <w:rsid w:val="00847AB9"/>
    <w:rsid w:val="00850635"/>
    <w:rsid w:val="00850C06"/>
    <w:rsid w:val="008519EA"/>
    <w:rsid w:val="0085205B"/>
    <w:rsid w:val="008558F1"/>
    <w:rsid w:val="0085601F"/>
    <w:rsid w:val="00857335"/>
    <w:rsid w:val="008602D2"/>
    <w:rsid w:val="00866166"/>
    <w:rsid w:val="00866812"/>
    <w:rsid w:val="0086729C"/>
    <w:rsid w:val="008707F6"/>
    <w:rsid w:val="00871EB2"/>
    <w:rsid w:val="008722E6"/>
    <w:rsid w:val="00873843"/>
    <w:rsid w:val="008749AE"/>
    <w:rsid w:val="008759C9"/>
    <w:rsid w:val="0087601B"/>
    <w:rsid w:val="00876058"/>
    <w:rsid w:val="00876AA8"/>
    <w:rsid w:val="0087772E"/>
    <w:rsid w:val="00877AF2"/>
    <w:rsid w:val="00877B4C"/>
    <w:rsid w:val="00883092"/>
    <w:rsid w:val="008852FB"/>
    <w:rsid w:val="00885A02"/>
    <w:rsid w:val="00887480"/>
    <w:rsid w:val="0089098A"/>
    <w:rsid w:val="008909D4"/>
    <w:rsid w:val="0089203B"/>
    <w:rsid w:val="0089444F"/>
    <w:rsid w:val="00894E1C"/>
    <w:rsid w:val="00895DC0"/>
    <w:rsid w:val="008960B3"/>
    <w:rsid w:val="008966CD"/>
    <w:rsid w:val="00897F1A"/>
    <w:rsid w:val="008A09A0"/>
    <w:rsid w:val="008A0B57"/>
    <w:rsid w:val="008A1940"/>
    <w:rsid w:val="008A1EE6"/>
    <w:rsid w:val="008A1F3F"/>
    <w:rsid w:val="008A2486"/>
    <w:rsid w:val="008A4CB3"/>
    <w:rsid w:val="008A5185"/>
    <w:rsid w:val="008A580D"/>
    <w:rsid w:val="008A5819"/>
    <w:rsid w:val="008A6A37"/>
    <w:rsid w:val="008A6D2F"/>
    <w:rsid w:val="008B022E"/>
    <w:rsid w:val="008B2965"/>
    <w:rsid w:val="008B4373"/>
    <w:rsid w:val="008B493B"/>
    <w:rsid w:val="008B5461"/>
    <w:rsid w:val="008B5688"/>
    <w:rsid w:val="008B57BC"/>
    <w:rsid w:val="008B67C6"/>
    <w:rsid w:val="008B6AE8"/>
    <w:rsid w:val="008B77D2"/>
    <w:rsid w:val="008C0008"/>
    <w:rsid w:val="008C0303"/>
    <w:rsid w:val="008C21D8"/>
    <w:rsid w:val="008C2A31"/>
    <w:rsid w:val="008C3A83"/>
    <w:rsid w:val="008C3DCC"/>
    <w:rsid w:val="008C3F12"/>
    <w:rsid w:val="008C42CE"/>
    <w:rsid w:val="008C46B9"/>
    <w:rsid w:val="008C54F4"/>
    <w:rsid w:val="008C6160"/>
    <w:rsid w:val="008C648A"/>
    <w:rsid w:val="008C705E"/>
    <w:rsid w:val="008C7499"/>
    <w:rsid w:val="008C799F"/>
    <w:rsid w:val="008D014C"/>
    <w:rsid w:val="008D0164"/>
    <w:rsid w:val="008D0CDD"/>
    <w:rsid w:val="008D18D5"/>
    <w:rsid w:val="008D20DC"/>
    <w:rsid w:val="008D24F2"/>
    <w:rsid w:val="008D3101"/>
    <w:rsid w:val="008D41CE"/>
    <w:rsid w:val="008D4AC5"/>
    <w:rsid w:val="008D5267"/>
    <w:rsid w:val="008D5CEA"/>
    <w:rsid w:val="008D6E4E"/>
    <w:rsid w:val="008E0BCA"/>
    <w:rsid w:val="008E1286"/>
    <w:rsid w:val="008E252B"/>
    <w:rsid w:val="008E29F7"/>
    <w:rsid w:val="008E31B0"/>
    <w:rsid w:val="008E32F4"/>
    <w:rsid w:val="008E3570"/>
    <w:rsid w:val="008E4FE3"/>
    <w:rsid w:val="008E6CB5"/>
    <w:rsid w:val="008E6D26"/>
    <w:rsid w:val="008E74E0"/>
    <w:rsid w:val="008F0D3A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B97"/>
    <w:rsid w:val="00902CA7"/>
    <w:rsid w:val="00903466"/>
    <w:rsid w:val="0090382A"/>
    <w:rsid w:val="00904CEC"/>
    <w:rsid w:val="00904E68"/>
    <w:rsid w:val="00904F52"/>
    <w:rsid w:val="00906339"/>
    <w:rsid w:val="00906981"/>
    <w:rsid w:val="00906E26"/>
    <w:rsid w:val="0091039A"/>
    <w:rsid w:val="00911666"/>
    <w:rsid w:val="00911A90"/>
    <w:rsid w:val="00911AED"/>
    <w:rsid w:val="00912371"/>
    <w:rsid w:val="00914602"/>
    <w:rsid w:val="00914A03"/>
    <w:rsid w:val="00914B08"/>
    <w:rsid w:val="00915C72"/>
    <w:rsid w:val="00916745"/>
    <w:rsid w:val="00917725"/>
    <w:rsid w:val="00917DF3"/>
    <w:rsid w:val="00917EEA"/>
    <w:rsid w:val="009207F9"/>
    <w:rsid w:val="00921EB2"/>
    <w:rsid w:val="00921FC1"/>
    <w:rsid w:val="00922270"/>
    <w:rsid w:val="009222B0"/>
    <w:rsid w:val="0092255B"/>
    <w:rsid w:val="009229EF"/>
    <w:rsid w:val="0092358A"/>
    <w:rsid w:val="00923690"/>
    <w:rsid w:val="00924C63"/>
    <w:rsid w:val="00925230"/>
    <w:rsid w:val="009261D5"/>
    <w:rsid w:val="00931B0B"/>
    <w:rsid w:val="00931F65"/>
    <w:rsid w:val="00933737"/>
    <w:rsid w:val="009338EE"/>
    <w:rsid w:val="009359DA"/>
    <w:rsid w:val="009361F1"/>
    <w:rsid w:val="00936B2A"/>
    <w:rsid w:val="00937620"/>
    <w:rsid w:val="00937F48"/>
    <w:rsid w:val="0094004B"/>
    <w:rsid w:val="00940A34"/>
    <w:rsid w:val="0094109A"/>
    <w:rsid w:val="00941682"/>
    <w:rsid w:val="009425BF"/>
    <w:rsid w:val="00943490"/>
    <w:rsid w:val="009439BD"/>
    <w:rsid w:val="00943AA3"/>
    <w:rsid w:val="00944D2B"/>
    <w:rsid w:val="009500A3"/>
    <w:rsid w:val="00950D43"/>
    <w:rsid w:val="00954359"/>
    <w:rsid w:val="00955611"/>
    <w:rsid w:val="00955C10"/>
    <w:rsid w:val="00957AD9"/>
    <w:rsid w:val="009611D1"/>
    <w:rsid w:val="00961B3F"/>
    <w:rsid w:val="009623AF"/>
    <w:rsid w:val="00962B5B"/>
    <w:rsid w:val="009644D2"/>
    <w:rsid w:val="00964FDE"/>
    <w:rsid w:val="00965026"/>
    <w:rsid w:val="00965100"/>
    <w:rsid w:val="009670A3"/>
    <w:rsid w:val="0096795C"/>
    <w:rsid w:val="00967EB8"/>
    <w:rsid w:val="00970308"/>
    <w:rsid w:val="00970BB0"/>
    <w:rsid w:val="00971371"/>
    <w:rsid w:val="009714B9"/>
    <w:rsid w:val="0097163D"/>
    <w:rsid w:val="009723C4"/>
    <w:rsid w:val="00973C4B"/>
    <w:rsid w:val="009742AE"/>
    <w:rsid w:val="009755C8"/>
    <w:rsid w:val="00975A59"/>
    <w:rsid w:val="00976FE2"/>
    <w:rsid w:val="00977B47"/>
    <w:rsid w:val="00980870"/>
    <w:rsid w:val="00980B89"/>
    <w:rsid w:val="00980EB2"/>
    <w:rsid w:val="009816FA"/>
    <w:rsid w:val="00981CFA"/>
    <w:rsid w:val="0098317F"/>
    <w:rsid w:val="00983563"/>
    <w:rsid w:val="0098584B"/>
    <w:rsid w:val="00985ADA"/>
    <w:rsid w:val="0099168C"/>
    <w:rsid w:val="00991EA8"/>
    <w:rsid w:val="0099212A"/>
    <w:rsid w:val="009928FA"/>
    <w:rsid w:val="0099494F"/>
    <w:rsid w:val="009957C6"/>
    <w:rsid w:val="009958DD"/>
    <w:rsid w:val="00995D0A"/>
    <w:rsid w:val="00995E31"/>
    <w:rsid w:val="00995F4F"/>
    <w:rsid w:val="009961D6"/>
    <w:rsid w:val="009964A4"/>
    <w:rsid w:val="00996504"/>
    <w:rsid w:val="0099721B"/>
    <w:rsid w:val="009972A8"/>
    <w:rsid w:val="00997427"/>
    <w:rsid w:val="009978E2"/>
    <w:rsid w:val="009A2254"/>
    <w:rsid w:val="009A3DD2"/>
    <w:rsid w:val="009A721F"/>
    <w:rsid w:val="009A765C"/>
    <w:rsid w:val="009A7BD1"/>
    <w:rsid w:val="009B0706"/>
    <w:rsid w:val="009B1024"/>
    <w:rsid w:val="009B2161"/>
    <w:rsid w:val="009B2539"/>
    <w:rsid w:val="009B2926"/>
    <w:rsid w:val="009B2C35"/>
    <w:rsid w:val="009B30F6"/>
    <w:rsid w:val="009B3BE0"/>
    <w:rsid w:val="009B4627"/>
    <w:rsid w:val="009B61C9"/>
    <w:rsid w:val="009C2592"/>
    <w:rsid w:val="009C324A"/>
    <w:rsid w:val="009C4191"/>
    <w:rsid w:val="009C4605"/>
    <w:rsid w:val="009C5058"/>
    <w:rsid w:val="009D1AB0"/>
    <w:rsid w:val="009D1E51"/>
    <w:rsid w:val="009D2D0A"/>
    <w:rsid w:val="009D4AC4"/>
    <w:rsid w:val="009D4EAF"/>
    <w:rsid w:val="009D5148"/>
    <w:rsid w:val="009D523B"/>
    <w:rsid w:val="009D5F82"/>
    <w:rsid w:val="009D60C6"/>
    <w:rsid w:val="009D6221"/>
    <w:rsid w:val="009D7B98"/>
    <w:rsid w:val="009E027E"/>
    <w:rsid w:val="009E209B"/>
    <w:rsid w:val="009E47BB"/>
    <w:rsid w:val="009E4BF4"/>
    <w:rsid w:val="009E4F83"/>
    <w:rsid w:val="009E5651"/>
    <w:rsid w:val="009E68BD"/>
    <w:rsid w:val="009E6955"/>
    <w:rsid w:val="009E7277"/>
    <w:rsid w:val="009E7A3C"/>
    <w:rsid w:val="009F03F2"/>
    <w:rsid w:val="009F19EA"/>
    <w:rsid w:val="009F2C3F"/>
    <w:rsid w:val="009F2CA4"/>
    <w:rsid w:val="009F393F"/>
    <w:rsid w:val="009F4E7C"/>
    <w:rsid w:val="009F5304"/>
    <w:rsid w:val="009F6285"/>
    <w:rsid w:val="009F692B"/>
    <w:rsid w:val="009F6C10"/>
    <w:rsid w:val="009F71E4"/>
    <w:rsid w:val="009F7F89"/>
    <w:rsid w:val="00A00B96"/>
    <w:rsid w:val="00A00FDA"/>
    <w:rsid w:val="00A01BEE"/>
    <w:rsid w:val="00A027A6"/>
    <w:rsid w:val="00A02979"/>
    <w:rsid w:val="00A02CA0"/>
    <w:rsid w:val="00A03BF3"/>
    <w:rsid w:val="00A04168"/>
    <w:rsid w:val="00A042E7"/>
    <w:rsid w:val="00A0442B"/>
    <w:rsid w:val="00A0467A"/>
    <w:rsid w:val="00A1234C"/>
    <w:rsid w:val="00A12C84"/>
    <w:rsid w:val="00A130F0"/>
    <w:rsid w:val="00A132DE"/>
    <w:rsid w:val="00A13716"/>
    <w:rsid w:val="00A150E1"/>
    <w:rsid w:val="00A153D4"/>
    <w:rsid w:val="00A154A7"/>
    <w:rsid w:val="00A15BF1"/>
    <w:rsid w:val="00A15FB2"/>
    <w:rsid w:val="00A21576"/>
    <w:rsid w:val="00A21B92"/>
    <w:rsid w:val="00A21E16"/>
    <w:rsid w:val="00A22CC8"/>
    <w:rsid w:val="00A23C3F"/>
    <w:rsid w:val="00A303D9"/>
    <w:rsid w:val="00A308A9"/>
    <w:rsid w:val="00A31141"/>
    <w:rsid w:val="00A3123B"/>
    <w:rsid w:val="00A32667"/>
    <w:rsid w:val="00A32D3E"/>
    <w:rsid w:val="00A33729"/>
    <w:rsid w:val="00A337B6"/>
    <w:rsid w:val="00A34288"/>
    <w:rsid w:val="00A34F34"/>
    <w:rsid w:val="00A36823"/>
    <w:rsid w:val="00A36FFE"/>
    <w:rsid w:val="00A37587"/>
    <w:rsid w:val="00A37C91"/>
    <w:rsid w:val="00A41143"/>
    <w:rsid w:val="00A41673"/>
    <w:rsid w:val="00A4215A"/>
    <w:rsid w:val="00A42A5C"/>
    <w:rsid w:val="00A43195"/>
    <w:rsid w:val="00A43E22"/>
    <w:rsid w:val="00A44A03"/>
    <w:rsid w:val="00A450BA"/>
    <w:rsid w:val="00A4529F"/>
    <w:rsid w:val="00A457AF"/>
    <w:rsid w:val="00A4583E"/>
    <w:rsid w:val="00A45D7E"/>
    <w:rsid w:val="00A471A2"/>
    <w:rsid w:val="00A4754A"/>
    <w:rsid w:val="00A47BD4"/>
    <w:rsid w:val="00A520D8"/>
    <w:rsid w:val="00A52187"/>
    <w:rsid w:val="00A5294C"/>
    <w:rsid w:val="00A53CF1"/>
    <w:rsid w:val="00A54887"/>
    <w:rsid w:val="00A54F4C"/>
    <w:rsid w:val="00A55909"/>
    <w:rsid w:val="00A55C13"/>
    <w:rsid w:val="00A56384"/>
    <w:rsid w:val="00A56F82"/>
    <w:rsid w:val="00A60C68"/>
    <w:rsid w:val="00A61B78"/>
    <w:rsid w:val="00A61B7B"/>
    <w:rsid w:val="00A61D3C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1949"/>
    <w:rsid w:val="00A727FA"/>
    <w:rsid w:val="00A72F1C"/>
    <w:rsid w:val="00A7459B"/>
    <w:rsid w:val="00A74A64"/>
    <w:rsid w:val="00A76E76"/>
    <w:rsid w:val="00A80013"/>
    <w:rsid w:val="00A80387"/>
    <w:rsid w:val="00A80693"/>
    <w:rsid w:val="00A819E4"/>
    <w:rsid w:val="00A81D50"/>
    <w:rsid w:val="00A8294B"/>
    <w:rsid w:val="00A83DE1"/>
    <w:rsid w:val="00A84FA7"/>
    <w:rsid w:val="00A86F66"/>
    <w:rsid w:val="00A9019E"/>
    <w:rsid w:val="00A905B8"/>
    <w:rsid w:val="00A91EE6"/>
    <w:rsid w:val="00A928F0"/>
    <w:rsid w:val="00A92D64"/>
    <w:rsid w:val="00A94216"/>
    <w:rsid w:val="00A94487"/>
    <w:rsid w:val="00A951F8"/>
    <w:rsid w:val="00A954F6"/>
    <w:rsid w:val="00A97AEC"/>
    <w:rsid w:val="00A97E4D"/>
    <w:rsid w:val="00AA00F7"/>
    <w:rsid w:val="00AA03D4"/>
    <w:rsid w:val="00AA1329"/>
    <w:rsid w:val="00AA152C"/>
    <w:rsid w:val="00AA21A4"/>
    <w:rsid w:val="00AA563A"/>
    <w:rsid w:val="00AA74E2"/>
    <w:rsid w:val="00AA7B70"/>
    <w:rsid w:val="00AA7DE0"/>
    <w:rsid w:val="00AB3D5A"/>
    <w:rsid w:val="00AB4492"/>
    <w:rsid w:val="00AB64A5"/>
    <w:rsid w:val="00AB7843"/>
    <w:rsid w:val="00AC03D5"/>
    <w:rsid w:val="00AC1CE2"/>
    <w:rsid w:val="00AC31CA"/>
    <w:rsid w:val="00AC33AF"/>
    <w:rsid w:val="00AC6174"/>
    <w:rsid w:val="00AC6233"/>
    <w:rsid w:val="00AC7042"/>
    <w:rsid w:val="00AC774F"/>
    <w:rsid w:val="00AD1890"/>
    <w:rsid w:val="00AD1994"/>
    <w:rsid w:val="00AD279C"/>
    <w:rsid w:val="00AD2C79"/>
    <w:rsid w:val="00AD2E12"/>
    <w:rsid w:val="00AD6119"/>
    <w:rsid w:val="00AE02FA"/>
    <w:rsid w:val="00AE0631"/>
    <w:rsid w:val="00AE1C61"/>
    <w:rsid w:val="00AE20C4"/>
    <w:rsid w:val="00AE26C2"/>
    <w:rsid w:val="00AE2774"/>
    <w:rsid w:val="00AE2DAE"/>
    <w:rsid w:val="00AE312D"/>
    <w:rsid w:val="00AE4FE8"/>
    <w:rsid w:val="00AE5C2F"/>
    <w:rsid w:val="00AE6758"/>
    <w:rsid w:val="00AE681A"/>
    <w:rsid w:val="00AE6AA3"/>
    <w:rsid w:val="00AE6FC6"/>
    <w:rsid w:val="00AE7188"/>
    <w:rsid w:val="00AE7CCE"/>
    <w:rsid w:val="00AF0F83"/>
    <w:rsid w:val="00AF1B99"/>
    <w:rsid w:val="00AF33AA"/>
    <w:rsid w:val="00AF3685"/>
    <w:rsid w:val="00AF7276"/>
    <w:rsid w:val="00AF77CD"/>
    <w:rsid w:val="00AF787A"/>
    <w:rsid w:val="00AF7A9E"/>
    <w:rsid w:val="00B02E1F"/>
    <w:rsid w:val="00B03082"/>
    <w:rsid w:val="00B0429B"/>
    <w:rsid w:val="00B04AAE"/>
    <w:rsid w:val="00B04E76"/>
    <w:rsid w:val="00B0576B"/>
    <w:rsid w:val="00B058F3"/>
    <w:rsid w:val="00B07823"/>
    <w:rsid w:val="00B07D92"/>
    <w:rsid w:val="00B10325"/>
    <w:rsid w:val="00B1079F"/>
    <w:rsid w:val="00B1084E"/>
    <w:rsid w:val="00B12189"/>
    <w:rsid w:val="00B122CC"/>
    <w:rsid w:val="00B138B7"/>
    <w:rsid w:val="00B13E78"/>
    <w:rsid w:val="00B15B35"/>
    <w:rsid w:val="00B16072"/>
    <w:rsid w:val="00B16C70"/>
    <w:rsid w:val="00B17D30"/>
    <w:rsid w:val="00B17DAF"/>
    <w:rsid w:val="00B20844"/>
    <w:rsid w:val="00B22492"/>
    <w:rsid w:val="00B22DF3"/>
    <w:rsid w:val="00B23CA0"/>
    <w:rsid w:val="00B23CC2"/>
    <w:rsid w:val="00B23EDD"/>
    <w:rsid w:val="00B24487"/>
    <w:rsid w:val="00B24FE1"/>
    <w:rsid w:val="00B25040"/>
    <w:rsid w:val="00B25C97"/>
    <w:rsid w:val="00B2796C"/>
    <w:rsid w:val="00B30A36"/>
    <w:rsid w:val="00B31761"/>
    <w:rsid w:val="00B320DA"/>
    <w:rsid w:val="00B3382B"/>
    <w:rsid w:val="00B33E88"/>
    <w:rsid w:val="00B3458E"/>
    <w:rsid w:val="00B3489F"/>
    <w:rsid w:val="00B351C4"/>
    <w:rsid w:val="00B370F4"/>
    <w:rsid w:val="00B37BFE"/>
    <w:rsid w:val="00B403C6"/>
    <w:rsid w:val="00B404D6"/>
    <w:rsid w:val="00B40697"/>
    <w:rsid w:val="00B419B1"/>
    <w:rsid w:val="00B42241"/>
    <w:rsid w:val="00B4249B"/>
    <w:rsid w:val="00B443CE"/>
    <w:rsid w:val="00B44CC6"/>
    <w:rsid w:val="00B44D0F"/>
    <w:rsid w:val="00B44EEC"/>
    <w:rsid w:val="00B45259"/>
    <w:rsid w:val="00B45B6E"/>
    <w:rsid w:val="00B461A0"/>
    <w:rsid w:val="00B4630A"/>
    <w:rsid w:val="00B46373"/>
    <w:rsid w:val="00B5160D"/>
    <w:rsid w:val="00B51648"/>
    <w:rsid w:val="00B52557"/>
    <w:rsid w:val="00B52DE3"/>
    <w:rsid w:val="00B52EB3"/>
    <w:rsid w:val="00B5373D"/>
    <w:rsid w:val="00B53808"/>
    <w:rsid w:val="00B5540B"/>
    <w:rsid w:val="00B555F3"/>
    <w:rsid w:val="00B57346"/>
    <w:rsid w:val="00B57B5D"/>
    <w:rsid w:val="00B6082C"/>
    <w:rsid w:val="00B62BD3"/>
    <w:rsid w:val="00B63EF7"/>
    <w:rsid w:val="00B64F4D"/>
    <w:rsid w:val="00B65575"/>
    <w:rsid w:val="00B671B9"/>
    <w:rsid w:val="00B67301"/>
    <w:rsid w:val="00B70AED"/>
    <w:rsid w:val="00B7121C"/>
    <w:rsid w:val="00B71BCC"/>
    <w:rsid w:val="00B74045"/>
    <w:rsid w:val="00B744C6"/>
    <w:rsid w:val="00B745A5"/>
    <w:rsid w:val="00B76D16"/>
    <w:rsid w:val="00B777B0"/>
    <w:rsid w:val="00B80CDF"/>
    <w:rsid w:val="00B83856"/>
    <w:rsid w:val="00B840D5"/>
    <w:rsid w:val="00B847F1"/>
    <w:rsid w:val="00B85A7E"/>
    <w:rsid w:val="00B87228"/>
    <w:rsid w:val="00B873C8"/>
    <w:rsid w:val="00B9228A"/>
    <w:rsid w:val="00B92312"/>
    <w:rsid w:val="00B92B38"/>
    <w:rsid w:val="00B94AFA"/>
    <w:rsid w:val="00B96058"/>
    <w:rsid w:val="00B96D15"/>
    <w:rsid w:val="00B9732F"/>
    <w:rsid w:val="00B97848"/>
    <w:rsid w:val="00BA16AB"/>
    <w:rsid w:val="00BA1E00"/>
    <w:rsid w:val="00BA337B"/>
    <w:rsid w:val="00BA4610"/>
    <w:rsid w:val="00BA513B"/>
    <w:rsid w:val="00BA5376"/>
    <w:rsid w:val="00BA5C5A"/>
    <w:rsid w:val="00BA60DE"/>
    <w:rsid w:val="00BB0750"/>
    <w:rsid w:val="00BB1443"/>
    <w:rsid w:val="00BB18B5"/>
    <w:rsid w:val="00BB3E8A"/>
    <w:rsid w:val="00BB4866"/>
    <w:rsid w:val="00BB49AC"/>
    <w:rsid w:val="00BB64A6"/>
    <w:rsid w:val="00BB73A0"/>
    <w:rsid w:val="00BC034C"/>
    <w:rsid w:val="00BC0C9F"/>
    <w:rsid w:val="00BC1257"/>
    <w:rsid w:val="00BC2A86"/>
    <w:rsid w:val="00BC3486"/>
    <w:rsid w:val="00BC3A49"/>
    <w:rsid w:val="00BC4B86"/>
    <w:rsid w:val="00BC5CA5"/>
    <w:rsid w:val="00BC6042"/>
    <w:rsid w:val="00BC7519"/>
    <w:rsid w:val="00BD07D8"/>
    <w:rsid w:val="00BD09EB"/>
    <w:rsid w:val="00BD0EF7"/>
    <w:rsid w:val="00BD2AB1"/>
    <w:rsid w:val="00BD41BF"/>
    <w:rsid w:val="00BD43E4"/>
    <w:rsid w:val="00BD481F"/>
    <w:rsid w:val="00BD5081"/>
    <w:rsid w:val="00BE16FC"/>
    <w:rsid w:val="00BE1A5F"/>
    <w:rsid w:val="00BE37D8"/>
    <w:rsid w:val="00BE41B1"/>
    <w:rsid w:val="00BE4C33"/>
    <w:rsid w:val="00BE6290"/>
    <w:rsid w:val="00BE67DE"/>
    <w:rsid w:val="00BE70ED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103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535"/>
    <w:rsid w:val="00C045DC"/>
    <w:rsid w:val="00C05C44"/>
    <w:rsid w:val="00C06213"/>
    <w:rsid w:val="00C06E6E"/>
    <w:rsid w:val="00C0752B"/>
    <w:rsid w:val="00C07597"/>
    <w:rsid w:val="00C07677"/>
    <w:rsid w:val="00C10296"/>
    <w:rsid w:val="00C102AE"/>
    <w:rsid w:val="00C10E98"/>
    <w:rsid w:val="00C12B7A"/>
    <w:rsid w:val="00C1348A"/>
    <w:rsid w:val="00C1494F"/>
    <w:rsid w:val="00C14CF1"/>
    <w:rsid w:val="00C15A5D"/>
    <w:rsid w:val="00C16A16"/>
    <w:rsid w:val="00C16F2D"/>
    <w:rsid w:val="00C1795B"/>
    <w:rsid w:val="00C17EB1"/>
    <w:rsid w:val="00C2053C"/>
    <w:rsid w:val="00C2071E"/>
    <w:rsid w:val="00C20993"/>
    <w:rsid w:val="00C218DD"/>
    <w:rsid w:val="00C233B1"/>
    <w:rsid w:val="00C2561B"/>
    <w:rsid w:val="00C25BCC"/>
    <w:rsid w:val="00C260E3"/>
    <w:rsid w:val="00C268E5"/>
    <w:rsid w:val="00C3224A"/>
    <w:rsid w:val="00C32A92"/>
    <w:rsid w:val="00C33A9A"/>
    <w:rsid w:val="00C33FA0"/>
    <w:rsid w:val="00C350B9"/>
    <w:rsid w:val="00C35115"/>
    <w:rsid w:val="00C35530"/>
    <w:rsid w:val="00C35B2C"/>
    <w:rsid w:val="00C37435"/>
    <w:rsid w:val="00C3775E"/>
    <w:rsid w:val="00C3778D"/>
    <w:rsid w:val="00C4136B"/>
    <w:rsid w:val="00C42ABC"/>
    <w:rsid w:val="00C4590B"/>
    <w:rsid w:val="00C46F60"/>
    <w:rsid w:val="00C478C1"/>
    <w:rsid w:val="00C50E51"/>
    <w:rsid w:val="00C515DE"/>
    <w:rsid w:val="00C53214"/>
    <w:rsid w:val="00C53C49"/>
    <w:rsid w:val="00C5492A"/>
    <w:rsid w:val="00C54C7E"/>
    <w:rsid w:val="00C54C8B"/>
    <w:rsid w:val="00C558CE"/>
    <w:rsid w:val="00C604E8"/>
    <w:rsid w:val="00C6072A"/>
    <w:rsid w:val="00C60A40"/>
    <w:rsid w:val="00C61575"/>
    <w:rsid w:val="00C61A54"/>
    <w:rsid w:val="00C628B3"/>
    <w:rsid w:val="00C62FB6"/>
    <w:rsid w:val="00C635AE"/>
    <w:rsid w:val="00C64240"/>
    <w:rsid w:val="00C64CBC"/>
    <w:rsid w:val="00C65799"/>
    <w:rsid w:val="00C678F2"/>
    <w:rsid w:val="00C7160C"/>
    <w:rsid w:val="00C7195F"/>
    <w:rsid w:val="00C72C4D"/>
    <w:rsid w:val="00C73AB4"/>
    <w:rsid w:val="00C74822"/>
    <w:rsid w:val="00C75170"/>
    <w:rsid w:val="00C75216"/>
    <w:rsid w:val="00C76388"/>
    <w:rsid w:val="00C76904"/>
    <w:rsid w:val="00C7695C"/>
    <w:rsid w:val="00C77AED"/>
    <w:rsid w:val="00C77DEE"/>
    <w:rsid w:val="00C80B22"/>
    <w:rsid w:val="00C80E67"/>
    <w:rsid w:val="00C81302"/>
    <w:rsid w:val="00C81770"/>
    <w:rsid w:val="00C81E53"/>
    <w:rsid w:val="00C82CB5"/>
    <w:rsid w:val="00C83012"/>
    <w:rsid w:val="00C84F03"/>
    <w:rsid w:val="00C874DB"/>
    <w:rsid w:val="00C8754B"/>
    <w:rsid w:val="00C87F2A"/>
    <w:rsid w:val="00C9033D"/>
    <w:rsid w:val="00C9095F"/>
    <w:rsid w:val="00C91481"/>
    <w:rsid w:val="00C93151"/>
    <w:rsid w:val="00C93323"/>
    <w:rsid w:val="00C93561"/>
    <w:rsid w:val="00C944F9"/>
    <w:rsid w:val="00C94D64"/>
    <w:rsid w:val="00C96D12"/>
    <w:rsid w:val="00C9768E"/>
    <w:rsid w:val="00CA035C"/>
    <w:rsid w:val="00CA15B9"/>
    <w:rsid w:val="00CA1E59"/>
    <w:rsid w:val="00CA2185"/>
    <w:rsid w:val="00CA24BA"/>
    <w:rsid w:val="00CA4484"/>
    <w:rsid w:val="00CA6C1E"/>
    <w:rsid w:val="00CA7882"/>
    <w:rsid w:val="00CB0BA2"/>
    <w:rsid w:val="00CB1B3C"/>
    <w:rsid w:val="00CB2680"/>
    <w:rsid w:val="00CB3A4A"/>
    <w:rsid w:val="00CB4773"/>
    <w:rsid w:val="00CB5362"/>
    <w:rsid w:val="00CB7F24"/>
    <w:rsid w:val="00CC1CAA"/>
    <w:rsid w:val="00CC1F1A"/>
    <w:rsid w:val="00CC319C"/>
    <w:rsid w:val="00CC449B"/>
    <w:rsid w:val="00CC490D"/>
    <w:rsid w:val="00CC596A"/>
    <w:rsid w:val="00CC6326"/>
    <w:rsid w:val="00CC65BA"/>
    <w:rsid w:val="00CC6A23"/>
    <w:rsid w:val="00CC7506"/>
    <w:rsid w:val="00CD0158"/>
    <w:rsid w:val="00CD0ACB"/>
    <w:rsid w:val="00CD0BA6"/>
    <w:rsid w:val="00CD12CB"/>
    <w:rsid w:val="00CD16D8"/>
    <w:rsid w:val="00CD4FA2"/>
    <w:rsid w:val="00CD4FDB"/>
    <w:rsid w:val="00CD543A"/>
    <w:rsid w:val="00CD5961"/>
    <w:rsid w:val="00CD5C94"/>
    <w:rsid w:val="00CE056E"/>
    <w:rsid w:val="00CE06B4"/>
    <w:rsid w:val="00CE4C66"/>
    <w:rsid w:val="00CE59F3"/>
    <w:rsid w:val="00CF0A15"/>
    <w:rsid w:val="00CF387C"/>
    <w:rsid w:val="00CF396F"/>
    <w:rsid w:val="00CF4AB6"/>
    <w:rsid w:val="00CF5342"/>
    <w:rsid w:val="00CF68BE"/>
    <w:rsid w:val="00CF7384"/>
    <w:rsid w:val="00D00844"/>
    <w:rsid w:val="00D02789"/>
    <w:rsid w:val="00D02F63"/>
    <w:rsid w:val="00D03747"/>
    <w:rsid w:val="00D039CE"/>
    <w:rsid w:val="00D03E85"/>
    <w:rsid w:val="00D03EF6"/>
    <w:rsid w:val="00D04555"/>
    <w:rsid w:val="00D0561D"/>
    <w:rsid w:val="00D062A5"/>
    <w:rsid w:val="00D06B02"/>
    <w:rsid w:val="00D073F1"/>
    <w:rsid w:val="00D074D7"/>
    <w:rsid w:val="00D10E9C"/>
    <w:rsid w:val="00D11320"/>
    <w:rsid w:val="00D11F75"/>
    <w:rsid w:val="00D12295"/>
    <w:rsid w:val="00D140AB"/>
    <w:rsid w:val="00D147A9"/>
    <w:rsid w:val="00D14E8A"/>
    <w:rsid w:val="00D15A6B"/>
    <w:rsid w:val="00D15FB6"/>
    <w:rsid w:val="00D16AB9"/>
    <w:rsid w:val="00D17CFE"/>
    <w:rsid w:val="00D17DDD"/>
    <w:rsid w:val="00D17DF2"/>
    <w:rsid w:val="00D17E26"/>
    <w:rsid w:val="00D21408"/>
    <w:rsid w:val="00D21E89"/>
    <w:rsid w:val="00D2233C"/>
    <w:rsid w:val="00D228A3"/>
    <w:rsid w:val="00D23122"/>
    <w:rsid w:val="00D24FA9"/>
    <w:rsid w:val="00D258D5"/>
    <w:rsid w:val="00D262EA"/>
    <w:rsid w:val="00D30422"/>
    <w:rsid w:val="00D3169D"/>
    <w:rsid w:val="00D32A8C"/>
    <w:rsid w:val="00D34A3E"/>
    <w:rsid w:val="00D34AEF"/>
    <w:rsid w:val="00D350C2"/>
    <w:rsid w:val="00D359DF"/>
    <w:rsid w:val="00D36A27"/>
    <w:rsid w:val="00D37F7E"/>
    <w:rsid w:val="00D41A4A"/>
    <w:rsid w:val="00D423DA"/>
    <w:rsid w:val="00D42934"/>
    <w:rsid w:val="00D4407E"/>
    <w:rsid w:val="00D45336"/>
    <w:rsid w:val="00D453E8"/>
    <w:rsid w:val="00D46628"/>
    <w:rsid w:val="00D467E6"/>
    <w:rsid w:val="00D4741C"/>
    <w:rsid w:val="00D477F9"/>
    <w:rsid w:val="00D5030F"/>
    <w:rsid w:val="00D50320"/>
    <w:rsid w:val="00D52E5F"/>
    <w:rsid w:val="00D541D1"/>
    <w:rsid w:val="00D547EC"/>
    <w:rsid w:val="00D54C68"/>
    <w:rsid w:val="00D575CA"/>
    <w:rsid w:val="00D57919"/>
    <w:rsid w:val="00D57FE7"/>
    <w:rsid w:val="00D6152E"/>
    <w:rsid w:val="00D61D50"/>
    <w:rsid w:val="00D6394A"/>
    <w:rsid w:val="00D63B33"/>
    <w:rsid w:val="00D64647"/>
    <w:rsid w:val="00D6509B"/>
    <w:rsid w:val="00D65C04"/>
    <w:rsid w:val="00D66027"/>
    <w:rsid w:val="00D67656"/>
    <w:rsid w:val="00D70ACD"/>
    <w:rsid w:val="00D70D15"/>
    <w:rsid w:val="00D71D43"/>
    <w:rsid w:val="00D71F7A"/>
    <w:rsid w:val="00D7265A"/>
    <w:rsid w:val="00D7353A"/>
    <w:rsid w:val="00D73CC3"/>
    <w:rsid w:val="00D76FAE"/>
    <w:rsid w:val="00D83170"/>
    <w:rsid w:val="00D83238"/>
    <w:rsid w:val="00D84085"/>
    <w:rsid w:val="00D85483"/>
    <w:rsid w:val="00D85F66"/>
    <w:rsid w:val="00D86AF5"/>
    <w:rsid w:val="00D86ED6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7587"/>
    <w:rsid w:val="00D976CF"/>
    <w:rsid w:val="00D97D0C"/>
    <w:rsid w:val="00DA060E"/>
    <w:rsid w:val="00DA145B"/>
    <w:rsid w:val="00DA20EA"/>
    <w:rsid w:val="00DA2E15"/>
    <w:rsid w:val="00DA342F"/>
    <w:rsid w:val="00DA3613"/>
    <w:rsid w:val="00DA5CD5"/>
    <w:rsid w:val="00DA6F02"/>
    <w:rsid w:val="00DA7B40"/>
    <w:rsid w:val="00DB009A"/>
    <w:rsid w:val="00DB0487"/>
    <w:rsid w:val="00DB1E81"/>
    <w:rsid w:val="00DB3436"/>
    <w:rsid w:val="00DB3C44"/>
    <w:rsid w:val="00DB538E"/>
    <w:rsid w:val="00DB6299"/>
    <w:rsid w:val="00DC01DA"/>
    <w:rsid w:val="00DC068B"/>
    <w:rsid w:val="00DC0976"/>
    <w:rsid w:val="00DC1572"/>
    <w:rsid w:val="00DC2C34"/>
    <w:rsid w:val="00DC3813"/>
    <w:rsid w:val="00DC41BD"/>
    <w:rsid w:val="00DC4258"/>
    <w:rsid w:val="00DC5828"/>
    <w:rsid w:val="00DC6F3F"/>
    <w:rsid w:val="00DC6F8E"/>
    <w:rsid w:val="00DC7448"/>
    <w:rsid w:val="00DD0030"/>
    <w:rsid w:val="00DD07EA"/>
    <w:rsid w:val="00DD1457"/>
    <w:rsid w:val="00DD1B7A"/>
    <w:rsid w:val="00DD1D8D"/>
    <w:rsid w:val="00DD2F23"/>
    <w:rsid w:val="00DD6658"/>
    <w:rsid w:val="00DE0752"/>
    <w:rsid w:val="00DE1444"/>
    <w:rsid w:val="00DE1561"/>
    <w:rsid w:val="00DE2F2E"/>
    <w:rsid w:val="00DE3E3A"/>
    <w:rsid w:val="00DE3F2D"/>
    <w:rsid w:val="00DE4CE4"/>
    <w:rsid w:val="00DE5B07"/>
    <w:rsid w:val="00DE67DA"/>
    <w:rsid w:val="00DE76DB"/>
    <w:rsid w:val="00DF0391"/>
    <w:rsid w:val="00DF1036"/>
    <w:rsid w:val="00DF295A"/>
    <w:rsid w:val="00DF3470"/>
    <w:rsid w:val="00DF362A"/>
    <w:rsid w:val="00DF58C4"/>
    <w:rsid w:val="00DF6814"/>
    <w:rsid w:val="00DF711A"/>
    <w:rsid w:val="00DF732D"/>
    <w:rsid w:val="00DF77B1"/>
    <w:rsid w:val="00DF7BED"/>
    <w:rsid w:val="00E04067"/>
    <w:rsid w:val="00E0589F"/>
    <w:rsid w:val="00E059CC"/>
    <w:rsid w:val="00E06800"/>
    <w:rsid w:val="00E0765A"/>
    <w:rsid w:val="00E07794"/>
    <w:rsid w:val="00E077E6"/>
    <w:rsid w:val="00E11A5D"/>
    <w:rsid w:val="00E1285C"/>
    <w:rsid w:val="00E129DF"/>
    <w:rsid w:val="00E1429D"/>
    <w:rsid w:val="00E14399"/>
    <w:rsid w:val="00E150CC"/>
    <w:rsid w:val="00E16BE2"/>
    <w:rsid w:val="00E17BFA"/>
    <w:rsid w:val="00E17C23"/>
    <w:rsid w:val="00E20F53"/>
    <w:rsid w:val="00E23D90"/>
    <w:rsid w:val="00E24C21"/>
    <w:rsid w:val="00E24D98"/>
    <w:rsid w:val="00E2521C"/>
    <w:rsid w:val="00E2706F"/>
    <w:rsid w:val="00E2743B"/>
    <w:rsid w:val="00E27EC3"/>
    <w:rsid w:val="00E27F4C"/>
    <w:rsid w:val="00E303CB"/>
    <w:rsid w:val="00E33745"/>
    <w:rsid w:val="00E34175"/>
    <w:rsid w:val="00E34BC9"/>
    <w:rsid w:val="00E36BC5"/>
    <w:rsid w:val="00E3797B"/>
    <w:rsid w:val="00E40832"/>
    <w:rsid w:val="00E4124C"/>
    <w:rsid w:val="00E41774"/>
    <w:rsid w:val="00E417C8"/>
    <w:rsid w:val="00E41A13"/>
    <w:rsid w:val="00E426F1"/>
    <w:rsid w:val="00E42749"/>
    <w:rsid w:val="00E42E90"/>
    <w:rsid w:val="00E438D9"/>
    <w:rsid w:val="00E44AF0"/>
    <w:rsid w:val="00E44B79"/>
    <w:rsid w:val="00E45C29"/>
    <w:rsid w:val="00E47072"/>
    <w:rsid w:val="00E528EF"/>
    <w:rsid w:val="00E53DC3"/>
    <w:rsid w:val="00E557BF"/>
    <w:rsid w:val="00E55A9A"/>
    <w:rsid w:val="00E55C87"/>
    <w:rsid w:val="00E5653E"/>
    <w:rsid w:val="00E56FCF"/>
    <w:rsid w:val="00E60164"/>
    <w:rsid w:val="00E601F1"/>
    <w:rsid w:val="00E60B81"/>
    <w:rsid w:val="00E625B2"/>
    <w:rsid w:val="00E63C2B"/>
    <w:rsid w:val="00E63F42"/>
    <w:rsid w:val="00E641AE"/>
    <w:rsid w:val="00E64229"/>
    <w:rsid w:val="00E65F55"/>
    <w:rsid w:val="00E66160"/>
    <w:rsid w:val="00E6761E"/>
    <w:rsid w:val="00E73123"/>
    <w:rsid w:val="00E73831"/>
    <w:rsid w:val="00E73AD3"/>
    <w:rsid w:val="00E73F84"/>
    <w:rsid w:val="00E763F7"/>
    <w:rsid w:val="00E80DA4"/>
    <w:rsid w:val="00E810A0"/>
    <w:rsid w:val="00E811DB"/>
    <w:rsid w:val="00E8122A"/>
    <w:rsid w:val="00E81B4A"/>
    <w:rsid w:val="00E81BBA"/>
    <w:rsid w:val="00E82DD9"/>
    <w:rsid w:val="00E83B1C"/>
    <w:rsid w:val="00E842EF"/>
    <w:rsid w:val="00E84D1A"/>
    <w:rsid w:val="00E86269"/>
    <w:rsid w:val="00E866CF"/>
    <w:rsid w:val="00E86CB1"/>
    <w:rsid w:val="00E87A28"/>
    <w:rsid w:val="00E90086"/>
    <w:rsid w:val="00E90B8F"/>
    <w:rsid w:val="00E91342"/>
    <w:rsid w:val="00E919A3"/>
    <w:rsid w:val="00E92DD1"/>
    <w:rsid w:val="00E9345D"/>
    <w:rsid w:val="00E9430D"/>
    <w:rsid w:val="00E9442A"/>
    <w:rsid w:val="00E94A82"/>
    <w:rsid w:val="00E94D04"/>
    <w:rsid w:val="00E97CED"/>
    <w:rsid w:val="00EA0B20"/>
    <w:rsid w:val="00EA2151"/>
    <w:rsid w:val="00EA23CA"/>
    <w:rsid w:val="00EA2586"/>
    <w:rsid w:val="00EA3A76"/>
    <w:rsid w:val="00EA404D"/>
    <w:rsid w:val="00EA4224"/>
    <w:rsid w:val="00EA4A4F"/>
    <w:rsid w:val="00EA5ED4"/>
    <w:rsid w:val="00EA621B"/>
    <w:rsid w:val="00EA6D3B"/>
    <w:rsid w:val="00EA782D"/>
    <w:rsid w:val="00EA792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8BB"/>
    <w:rsid w:val="00EB5F44"/>
    <w:rsid w:val="00EB67EE"/>
    <w:rsid w:val="00EB6A33"/>
    <w:rsid w:val="00EB770C"/>
    <w:rsid w:val="00EC0E2F"/>
    <w:rsid w:val="00EC0E3C"/>
    <w:rsid w:val="00EC0EC7"/>
    <w:rsid w:val="00EC2298"/>
    <w:rsid w:val="00EC37F6"/>
    <w:rsid w:val="00EC3AA9"/>
    <w:rsid w:val="00EC4613"/>
    <w:rsid w:val="00EC49CF"/>
    <w:rsid w:val="00EC552D"/>
    <w:rsid w:val="00EC6B3B"/>
    <w:rsid w:val="00EC7584"/>
    <w:rsid w:val="00ED0F2D"/>
    <w:rsid w:val="00ED207C"/>
    <w:rsid w:val="00ED392F"/>
    <w:rsid w:val="00ED44E2"/>
    <w:rsid w:val="00ED453A"/>
    <w:rsid w:val="00ED5178"/>
    <w:rsid w:val="00ED74FF"/>
    <w:rsid w:val="00EE0C0B"/>
    <w:rsid w:val="00EE1427"/>
    <w:rsid w:val="00EE18FB"/>
    <w:rsid w:val="00EE24A8"/>
    <w:rsid w:val="00EE2EB0"/>
    <w:rsid w:val="00EE474D"/>
    <w:rsid w:val="00EE4A40"/>
    <w:rsid w:val="00EE4DB3"/>
    <w:rsid w:val="00EE617E"/>
    <w:rsid w:val="00EE653F"/>
    <w:rsid w:val="00EE7239"/>
    <w:rsid w:val="00EE7CA2"/>
    <w:rsid w:val="00EF361A"/>
    <w:rsid w:val="00EF3A27"/>
    <w:rsid w:val="00EF3DFF"/>
    <w:rsid w:val="00EF4879"/>
    <w:rsid w:val="00EF5832"/>
    <w:rsid w:val="00EF5E1E"/>
    <w:rsid w:val="00EF6678"/>
    <w:rsid w:val="00EF696B"/>
    <w:rsid w:val="00EF72FE"/>
    <w:rsid w:val="00F016E7"/>
    <w:rsid w:val="00F01B68"/>
    <w:rsid w:val="00F0324B"/>
    <w:rsid w:val="00F045F1"/>
    <w:rsid w:val="00F04800"/>
    <w:rsid w:val="00F056FE"/>
    <w:rsid w:val="00F05C3A"/>
    <w:rsid w:val="00F06698"/>
    <w:rsid w:val="00F073FC"/>
    <w:rsid w:val="00F10FAD"/>
    <w:rsid w:val="00F1201F"/>
    <w:rsid w:val="00F13A7B"/>
    <w:rsid w:val="00F13E81"/>
    <w:rsid w:val="00F15A8B"/>
    <w:rsid w:val="00F162BF"/>
    <w:rsid w:val="00F16C87"/>
    <w:rsid w:val="00F16F1E"/>
    <w:rsid w:val="00F170AD"/>
    <w:rsid w:val="00F17668"/>
    <w:rsid w:val="00F21476"/>
    <w:rsid w:val="00F21C5B"/>
    <w:rsid w:val="00F22520"/>
    <w:rsid w:val="00F24392"/>
    <w:rsid w:val="00F26715"/>
    <w:rsid w:val="00F27864"/>
    <w:rsid w:val="00F27BEA"/>
    <w:rsid w:val="00F30A8C"/>
    <w:rsid w:val="00F310A1"/>
    <w:rsid w:val="00F322C1"/>
    <w:rsid w:val="00F32B13"/>
    <w:rsid w:val="00F330F2"/>
    <w:rsid w:val="00F3390D"/>
    <w:rsid w:val="00F344B9"/>
    <w:rsid w:val="00F345CF"/>
    <w:rsid w:val="00F347A0"/>
    <w:rsid w:val="00F350FF"/>
    <w:rsid w:val="00F35B45"/>
    <w:rsid w:val="00F3778A"/>
    <w:rsid w:val="00F37D0C"/>
    <w:rsid w:val="00F41801"/>
    <w:rsid w:val="00F42FBB"/>
    <w:rsid w:val="00F43E2B"/>
    <w:rsid w:val="00F43F6B"/>
    <w:rsid w:val="00F4547D"/>
    <w:rsid w:val="00F45B55"/>
    <w:rsid w:val="00F45EF8"/>
    <w:rsid w:val="00F46B87"/>
    <w:rsid w:val="00F47362"/>
    <w:rsid w:val="00F514E8"/>
    <w:rsid w:val="00F51A88"/>
    <w:rsid w:val="00F523AE"/>
    <w:rsid w:val="00F53CA2"/>
    <w:rsid w:val="00F53FA2"/>
    <w:rsid w:val="00F5592E"/>
    <w:rsid w:val="00F55A09"/>
    <w:rsid w:val="00F60AF7"/>
    <w:rsid w:val="00F61943"/>
    <w:rsid w:val="00F62D8B"/>
    <w:rsid w:val="00F640F9"/>
    <w:rsid w:val="00F65BAB"/>
    <w:rsid w:val="00F65F33"/>
    <w:rsid w:val="00F66454"/>
    <w:rsid w:val="00F6645D"/>
    <w:rsid w:val="00F66BFA"/>
    <w:rsid w:val="00F676C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82233"/>
    <w:rsid w:val="00F83139"/>
    <w:rsid w:val="00F83CEC"/>
    <w:rsid w:val="00F8761B"/>
    <w:rsid w:val="00F879F7"/>
    <w:rsid w:val="00F87DF5"/>
    <w:rsid w:val="00F87F4C"/>
    <w:rsid w:val="00F91CD5"/>
    <w:rsid w:val="00F948D2"/>
    <w:rsid w:val="00F94A9D"/>
    <w:rsid w:val="00F94EBE"/>
    <w:rsid w:val="00F9559B"/>
    <w:rsid w:val="00F95774"/>
    <w:rsid w:val="00F96655"/>
    <w:rsid w:val="00F966B5"/>
    <w:rsid w:val="00F96EB8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6C1C"/>
    <w:rsid w:val="00FA75FE"/>
    <w:rsid w:val="00FB0E9E"/>
    <w:rsid w:val="00FB1178"/>
    <w:rsid w:val="00FB1B02"/>
    <w:rsid w:val="00FB2B63"/>
    <w:rsid w:val="00FB3095"/>
    <w:rsid w:val="00FB3274"/>
    <w:rsid w:val="00FB3E3D"/>
    <w:rsid w:val="00FB55D0"/>
    <w:rsid w:val="00FB5DF4"/>
    <w:rsid w:val="00FB6F9A"/>
    <w:rsid w:val="00FB733F"/>
    <w:rsid w:val="00FB7C49"/>
    <w:rsid w:val="00FB7DB7"/>
    <w:rsid w:val="00FB7E5E"/>
    <w:rsid w:val="00FC01C4"/>
    <w:rsid w:val="00FC346C"/>
    <w:rsid w:val="00FC3A56"/>
    <w:rsid w:val="00FC45D2"/>
    <w:rsid w:val="00FC4BFE"/>
    <w:rsid w:val="00FC4E9C"/>
    <w:rsid w:val="00FC5999"/>
    <w:rsid w:val="00FC64F1"/>
    <w:rsid w:val="00FC6ABD"/>
    <w:rsid w:val="00FC7C10"/>
    <w:rsid w:val="00FD0ED0"/>
    <w:rsid w:val="00FD26C4"/>
    <w:rsid w:val="00FD28AF"/>
    <w:rsid w:val="00FD3047"/>
    <w:rsid w:val="00FD319B"/>
    <w:rsid w:val="00FD36BE"/>
    <w:rsid w:val="00FD41D9"/>
    <w:rsid w:val="00FD41FD"/>
    <w:rsid w:val="00FD62E9"/>
    <w:rsid w:val="00FD744C"/>
    <w:rsid w:val="00FD7EA5"/>
    <w:rsid w:val="00FE0084"/>
    <w:rsid w:val="00FE01B7"/>
    <w:rsid w:val="00FE0217"/>
    <w:rsid w:val="00FE085B"/>
    <w:rsid w:val="00FE1F9D"/>
    <w:rsid w:val="00FE2436"/>
    <w:rsid w:val="00FE2C5F"/>
    <w:rsid w:val="00FE3E54"/>
    <w:rsid w:val="00FE4177"/>
    <w:rsid w:val="00FE4316"/>
    <w:rsid w:val="00FE4784"/>
    <w:rsid w:val="00FE4EC9"/>
    <w:rsid w:val="00FE6040"/>
    <w:rsid w:val="00FE6CC5"/>
    <w:rsid w:val="00FF08AE"/>
    <w:rsid w:val="00FF0F61"/>
    <w:rsid w:val="00FF2572"/>
    <w:rsid w:val="00FF35C3"/>
    <w:rsid w:val="00FF3ABD"/>
    <w:rsid w:val="00FF45D3"/>
    <w:rsid w:val="00FF4FCD"/>
    <w:rsid w:val="00FF575F"/>
    <w:rsid w:val="00FF6B7B"/>
    <w:rsid w:val="00FF7011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FB93AEF0-5B25-4581-8159-D6AEB01B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86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56431956283ee5ba89584be9e09341c6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0123db5aba35adca29b6949e044d3954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customXml/itemProps3.xml><?xml version="1.0" encoding="utf-8"?>
<ds:datastoreItem xmlns:ds="http://schemas.openxmlformats.org/officeDocument/2006/customXml" ds:itemID="{B786CF25-18A6-4AF6-BE05-AE009FE51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E6A53-9F92-4DD5-99FA-844A1EB9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1</TotalTime>
  <Pages>5</Pages>
  <Words>962</Words>
  <Characters>5671</Characters>
  <Application>Microsoft Office Word</Application>
  <DocSecurity>0</DocSecurity>
  <Lines>236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RFC_AES_0xxx_SDEV-RFC-IAR-UCCAESxxxx</vt:lpstr>
    </vt:vector>
  </TitlesOfParts>
  <Company>European Commission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RFC_AES_0xxx_SDEV-RFC-IAR-UCCAESxxxx</dc:title>
  <dc:subject/>
  <dc:creator>SOFT-DEV</dc:creator>
  <cp:keywords/>
  <dc:description/>
  <cp:lastModifiedBy>RADU Nicolae-Adrian (TAXUD-EXT)</cp:lastModifiedBy>
  <cp:revision>3</cp:revision>
  <cp:lastPrinted>2014-03-21T10:31:00Z</cp:lastPrinted>
  <dcterms:created xsi:type="dcterms:W3CDTF">2025-02-12T18:56:00Z</dcterms:created>
  <dcterms:modified xsi:type="dcterms:W3CDTF">2025-02-12T18:56:00Z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QCNumber">
    <vt:lpwstr>QC51644</vt:lpwstr>
  </property>
</Properties>
</file>